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FADD4" w14:textId="77777777" w:rsidR="002D2B28" w:rsidRDefault="00A866B7" w:rsidP="00EC7FB3">
      <w:pPr>
        <w:pStyle w:val="Heading1"/>
      </w:pPr>
      <w:r>
        <w:t>Lesson 6: Explaining Other Examples of Animals Growing, Moving and Functioning</w:t>
      </w:r>
    </w:p>
    <w:p w14:paraId="2A7C8019" w14:textId="4C784A33"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1AF1219A" wp14:editId="2FA2D548">
                <wp:simplePos x="0" y="0"/>
                <wp:positionH relativeFrom="column">
                  <wp:posOffset>4293870</wp:posOffset>
                </wp:positionH>
                <wp:positionV relativeFrom="paragraph">
                  <wp:posOffset>184785</wp:posOffset>
                </wp:positionV>
                <wp:extent cx="1215390" cy="624840"/>
                <wp:effectExtent l="0" t="0" r="16510" b="1016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24840"/>
                        </a:xfrm>
                        <a:prstGeom prst="rect">
                          <a:avLst/>
                        </a:prstGeom>
                        <a:solidFill>
                          <a:schemeClr val="lt1"/>
                        </a:solidFill>
                        <a:ln w="6350">
                          <a:solidFill>
                            <a:prstClr val="black"/>
                          </a:solidFill>
                        </a:ln>
                      </wps:spPr>
                      <wps:txbx>
                        <w:txbxContent>
                          <w:p w14:paraId="6A3403DF" w14:textId="77777777" w:rsidR="004518D4" w:rsidRDefault="004518D4" w:rsidP="004518D4">
                            <w:r>
                              <w:t>Download PDF of Lesso</w:t>
                            </w:r>
                            <w:r w:rsidR="00A866B7">
                              <w:t>n 6</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C2067" id="_x0000_t202" coordsize="21600,21600" o:spt="202" path="m,l,21600r21600,l21600,xe">
                <v:stroke joinstyle="miter"/>
                <v:path gradientshapeok="t" o:connecttype="rect"/>
              </v:shapetype>
              <v:shape id="Text Box 1" o:spid="_x0000_s1026" type="#_x0000_t202" style="position:absolute;margin-left:338.1pt;margin-top:14.55pt;width:95.7pt;height:4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" fillcolor="white [3201]" strokeweight=".5pt">
                <v:textbox>
                  <w:txbxContent>
                    <w:p w:rsidR="004518D4" w:rsidRDefault="004518D4" w:rsidP="004518D4">
                      <w:r>
                        <w:t>Download PDF of Lesso</w:t>
                      </w:r>
                      <w:r w:rsidR="00A866B7">
                        <w:t>n 6</w:t>
                      </w:r>
                      <w:r>
                        <w:t xml:space="preserve"> Teacher’s Guide</w:t>
                      </w:r>
                    </w:p>
                  </w:txbxContent>
                </v:textbox>
                <w10:wrap type="square"/>
              </v:shape>
            </w:pict>
          </mc:Fallback>
        </mc:AlternateContent>
      </w:r>
      <w:r w:rsidR="00FB0BBF" w:rsidRPr="008B694A">
        <w:t>Overview</w:t>
      </w:r>
    </w:p>
    <w:p w14:paraId="054B1002" w14:textId="77777777" w:rsidR="00A866B7" w:rsidRPr="00D438F2" w:rsidRDefault="00A866B7" w:rsidP="00A866B7">
      <w:r w:rsidRPr="009D439B">
        <w:t xml:space="preserve">Students </w:t>
      </w:r>
      <w:r>
        <w:t>practice explaining digestion, biosynthesis, and cellular respiration in other animals and then take the unit posttest.</w:t>
      </w:r>
    </w:p>
    <w:p w14:paraId="2BB1D6CC" w14:textId="77777777" w:rsidR="00B73198" w:rsidRPr="00EC54BE" w:rsidRDefault="00B977E7" w:rsidP="00EC54BE">
      <w:pPr>
        <w:pStyle w:val="Heading3"/>
      </w:pPr>
      <w:r w:rsidRPr="00EC54BE">
        <w:t>Guiding Question</w:t>
      </w:r>
      <w:r w:rsidR="00B73198" w:rsidRPr="00EC54BE">
        <w:t xml:space="preserve"> </w:t>
      </w:r>
    </w:p>
    <w:p w14:paraId="608A212E" w14:textId="77777777" w:rsidR="00A866B7" w:rsidRPr="00D438F2" w:rsidRDefault="00A866B7" w:rsidP="00A866B7">
      <w:pPr>
        <w:pStyle w:val="List1"/>
      </w:pPr>
      <w:r>
        <w:t>How do other animals grow, move, and function?</w:t>
      </w:r>
    </w:p>
    <w:p w14:paraId="2E27D015"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48667E76" w14:textId="77777777" w:rsidR="00A866B7" w:rsidRDefault="00A866B7" w:rsidP="00A866B7">
      <w:pPr>
        <w:pStyle w:val="List1"/>
        <w:numPr>
          <w:ilvl w:val="0"/>
          <w:numId w:val="1"/>
        </w:numPr>
        <w:spacing w:after="0"/>
      </w:pPr>
      <w:r w:rsidRPr="00D438F2">
        <w:t xml:space="preserve">Activity </w:t>
      </w:r>
      <w:r>
        <w:t>6</w:t>
      </w:r>
      <w:r w:rsidRPr="00D438F2">
        <w:t xml:space="preserve">.1: </w:t>
      </w:r>
      <w:r>
        <w:t>Explaining Other Examples of Animals Growing, Moving, and Functioning (50</w:t>
      </w:r>
      <w:r w:rsidRPr="00D438F2">
        <w:t xml:space="preserve"> min)</w:t>
      </w:r>
    </w:p>
    <w:p w14:paraId="1F0E3DA0" w14:textId="21235D2D" w:rsidR="00A866B7" w:rsidRDefault="00A866B7" w:rsidP="00A866B7">
      <w:pPr>
        <w:pStyle w:val="List1"/>
        <w:numPr>
          <w:ilvl w:val="0"/>
          <w:numId w:val="1"/>
        </w:numPr>
        <w:spacing w:after="0"/>
      </w:pPr>
      <w:r>
        <w:t xml:space="preserve">Activity 6.2: Comparing Animals and Flames </w:t>
      </w:r>
      <w:r w:rsidR="00284381">
        <w:t>(50 min)</w:t>
      </w:r>
    </w:p>
    <w:p w14:paraId="005EE4EB" w14:textId="77777777" w:rsidR="00A866B7" w:rsidRPr="00D438F2" w:rsidRDefault="00A866B7" w:rsidP="00A866B7">
      <w:pPr>
        <w:pStyle w:val="List1"/>
        <w:numPr>
          <w:ilvl w:val="0"/>
          <w:numId w:val="1"/>
        </w:numPr>
        <w:spacing w:after="0"/>
      </w:pPr>
      <w:r>
        <w:t>Activity 6.3: Functions of All Animals (50 min)</w:t>
      </w:r>
    </w:p>
    <w:p w14:paraId="5380AAEA" w14:textId="77777777" w:rsidR="00E07A5C" w:rsidRPr="00D438F2" w:rsidRDefault="00A866B7" w:rsidP="00A866B7">
      <w:pPr>
        <w:pStyle w:val="List1"/>
        <w:numPr>
          <w:ilvl w:val="0"/>
          <w:numId w:val="1"/>
        </w:numPr>
      </w:pPr>
      <w:r w:rsidRPr="00D438F2">
        <w:t>Activity</w:t>
      </w:r>
      <w:r>
        <w:t xml:space="preserve"> 6</w:t>
      </w:r>
      <w:r w:rsidRPr="00D438F2">
        <w:t>.</w:t>
      </w:r>
      <w:r>
        <w:t>4</w:t>
      </w:r>
      <w:r w:rsidRPr="00D438F2">
        <w:t xml:space="preserve">: </w:t>
      </w:r>
      <w:r>
        <w:t>Animals Unit Posttest (2</w:t>
      </w:r>
      <w:r w:rsidRPr="00D438F2">
        <w:t>0 min)</w:t>
      </w:r>
    </w:p>
    <w:p w14:paraId="0A29BEE9" w14:textId="77777777" w:rsidR="00ED775D" w:rsidRPr="00D438F2" w:rsidRDefault="00A866B7" w:rsidP="00ED775D">
      <w:pPr>
        <w:pStyle w:val="Heading3"/>
      </w:pPr>
      <w:r w:rsidRPr="00D438F2">
        <w:rPr>
          <w:noProof/>
          <w:color w:val="FF0000"/>
        </w:rPr>
        <mc:AlternateContent>
          <mc:Choice Requires="wps">
            <w:drawing>
              <wp:anchor distT="0" distB="0" distL="114300" distR="114300" simplePos="0" relativeHeight="251661312" behindDoc="0" locked="0" layoutInCell="1" allowOverlap="1" wp14:anchorId="14DCF7D0" wp14:editId="7C1B9311">
                <wp:simplePos x="0" y="0"/>
                <wp:positionH relativeFrom="column">
                  <wp:posOffset>5081286</wp:posOffset>
                </wp:positionH>
                <wp:positionV relativeFrom="paragraph">
                  <wp:posOffset>125754</wp:posOffset>
                </wp:positionV>
                <wp:extent cx="924560" cy="924560"/>
                <wp:effectExtent l="50800" t="25400" r="66040" b="701040"/>
                <wp:wrapNone/>
                <wp:docPr id="4"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4541"/>
                            <a:gd name="adj2" fmla="val 113754"/>
                          </a:avLst>
                        </a:prstGeom>
                        <a:solidFill>
                          <a:schemeClr val="tx1">
                            <a:lumMod val="65000"/>
                            <a:lumOff val="35000"/>
                          </a:schemeClr>
                        </a:solidFill>
                        <a:ln w="9525">
                          <a:solidFill>
                            <a:schemeClr val="tx1">
                              <a:lumMod val="50000"/>
                              <a:lumOff val="50000"/>
                            </a:schemeClr>
                          </a:solidFill>
                          <a:miter lim="800000"/>
                          <a:headEnd/>
                          <a:tailEnd/>
                        </a:ln>
                        <a:effectLst>
                          <a:outerShdw blurRad="40000" dist="23000" dir="5400000" rotWithShape="0">
                            <a:srgbClr val="000000">
                              <a:alpha val="34999"/>
                            </a:srgbClr>
                          </a:outerShdw>
                        </a:effectLst>
                      </wps:spPr>
                      <wps:txbx>
                        <w:txbxContent>
                          <w:p w14:paraId="64DB89E9" w14:textId="77777777" w:rsidR="00A866B7" w:rsidRPr="003B3A3C" w:rsidRDefault="00A866B7" w:rsidP="00A866B7">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4BEDF41"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400.1pt;margin-top:9.9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" adj="9819,35371" fillcolor="#5a5a5a [2109]" strokecolor="gray [1629]">
                <v:shadow on="t" color="black" opacity="22936f" origin=",.5" offset="0,.63889mm"/>
                <v:textbox>
                  <w:txbxContent>
                    <w:p w:rsidR="00A866B7" w:rsidRPr="003B3A3C" w:rsidRDefault="00A866B7" w:rsidP="00A866B7">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p>
    <w:p w14:paraId="7E8DA1B8" w14:textId="77777777" w:rsidR="00A866B7" w:rsidRDefault="00A866B7" w:rsidP="00B71E67">
      <w:pPr>
        <w:pStyle w:val="Heading2"/>
        <w:rPr>
          <w:color w:val="FF0000"/>
        </w:rPr>
      </w:pPr>
      <w:r w:rsidRPr="00D64A70">
        <w:rPr>
          <w:noProof/>
          <w:color w:val="FF0000"/>
        </w:rPr>
        <w:drawing>
          <wp:inline distT="0" distB="0" distL="0" distR="0" wp14:anchorId="48E5EF55" wp14:editId="381B68F8">
            <wp:extent cx="5943600" cy="3364230"/>
            <wp:effectExtent l="0" t="0" r="0" b="1270"/>
            <wp:docPr id="3" name="Picture 4" descr="A close up of a piece of paper&#10;&#10;Description automatically generated">
              <a:extLst xmlns:a="http://schemas.openxmlformats.org/drawingml/2006/main">
                <a:ext uri="{FF2B5EF4-FFF2-40B4-BE49-F238E27FC236}">
                  <a16:creationId xmlns:a16="http://schemas.microsoft.com/office/drawing/2014/main" id="{964CB122-9585-DA45-83F4-DA53DDF789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64CB122-9585-DA45-83F4-DA53DDF78909}"/>
                        </a:ext>
                      </a:extLst>
                    </pic:cNvPr>
                    <pic:cNvPicPr>
                      <a:picLocks noChangeAspect="1"/>
                    </pic:cNvPicPr>
                  </pic:nvPicPr>
                  <pic:blipFill>
                    <a:blip r:embed="rId8"/>
                    <a:stretch>
                      <a:fillRect/>
                    </a:stretch>
                  </pic:blipFill>
                  <pic:spPr>
                    <a:xfrm>
                      <a:off x="0" y="0"/>
                      <a:ext cx="5943600" cy="3364230"/>
                    </a:xfrm>
                    <a:prstGeom prst="rect">
                      <a:avLst/>
                    </a:prstGeom>
                  </pic:spPr>
                </pic:pic>
              </a:graphicData>
            </a:graphic>
          </wp:inline>
        </w:drawing>
      </w:r>
    </w:p>
    <w:p w14:paraId="1A820F13" w14:textId="3AE22282" w:rsidR="00ED775D" w:rsidRDefault="00174185" w:rsidP="00B71E67">
      <w:pPr>
        <w:pStyle w:val="Heading2"/>
      </w:pPr>
      <w:r>
        <w:t>Learning Goals</w:t>
      </w:r>
    </w:p>
    <w:p w14:paraId="0A890FDE"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A866B7" w:rsidRPr="004B35EA" w14:paraId="72D1ACFA" w14:textId="77777777" w:rsidTr="007B7FA2">
        <w:tc>
          <w:tcPr>
            <w:tcW w:w="9350" w:type="dxa"/>
            <w:gridSpan w:val="2"/>
            <w:shd w:val="clear" w:color="auto" w:fill="D9D9D9" w:themeFill="background1" w:themeFillShade="D9"/>
          </w:tcPr>
          <w:p w14:paraId="47326175" w14:textId="77777777" w:rsidR="00A866B7" w:rsidRPr="004B35EA" w:rsidRDefault="00A866B7" w:rsidP="007B7FA2">
            <w:pPr>
              <w:pStyle w:val="Heading2"/>
              <w:spacing w:beforeLines="40" w:before="96" w:afterLines="40" w:after="96"/>
              <w:jc w:val="center"/>
              <w:outlineLvl w:val="1"/>
              <w:rPr>
                <w:b w:val="0"/>
                <w:sz w:val="22"/>
              </w:rPr>
            </w:pPr>
            <w:r w:rsidRPr="006401EC">
              <w:rPr>
                <w:b w:val="0"/>
                <w:sz w:val="22"/>
              </w:rPr>
              <w:t>Lesson 6 – Explaining Other Examples of Animals Growing, Moving, and Functioning</w:t>
            </w:r>
            <w:r w:rsidRPr="004B35EA">
              <w:rPr>
                <w:b w:val="0"/>
                <w:sz w:val="22"/>
              </w:rPr>
              <w:t xml:space="preserve"> (students as explainers)</w:t>
            </w:r>
          </w:p>
        </w:tc>
      </w:tr>
      <w:tr w:rsidR="00A866B7" w:rsidRPr="00CA53BB" w14:paraId="268B1D4D" w14:textId="77777777" w:rsidTr="007B7FA2">
        <w:tc>
          <w:tcPr>
            <w:tcW w:w="3993" w:type="dxa"/>
          </w:tcPr>
          <w:p w14:paraId="70E5ED1A" w14:textId="77777777" w:rsidR="00A866B7" w:rsidRPr="00BF3D43" w:rsidRDefault="00A866B7" w:rsidP="007B7FA2">
            <w:pPr>
              <w:spacing w:before="120"/>
            </w:pPr>
            <w:r w:rsidRPr="00BF3D43">
              <w:t xml:space="preserve">Activity 6.1: Explaining Other Examples of Animals Growing, Moving, and Functioning </w:t>
            </w:r>
          </w:p>
        </w:tc>
        <w:tc>
          <w:tcPr>
            <w:tcW w:w="5357" w:type="dxa"/>
          </w:tcPr>
          <w:p w14:paraId="3FC5E912" w14:textId="77777777" w:rsidR="00A866B7" w:rsidRPr="00CA53BB" w:rsidRDefault="00A866B7" w:rsidP="007B7FA2">
            <w:pPr>
              <w:spacing w:beforeLines="40" w:before="96" w:afterLines="40" w:after="96"/>
            </w:pPr>
            <w:r>
              <w:t xml:space="preserve">Students develop integrated accounts of how other animals (salmon, mealworms, dolphins) grow, move </w:t>
            </w:r>
            <w:r>
              <w:lastRenderedPageBreak/>
              <w:t>and function through the processes of digestion, cellular respiration, and biosynthesis.</w:t>
            </w:r>
          </w:p>
        </w:tc>
      </w:tr>
      <w:tr w:rsidR="00A866B7" w:rsidRPr="00CA53BB" w14:paraId="20880428" w14:textId="77777777" w:rsidTr="007B7FA2">
        <w:tc>
          <w:tcPr>
            <w:tcW w:w="3993" w:type="dxa"/>
          </w:tcPr>
          <w:p w14:paraId="41EFCA92" w14:textId="77777777" w:rsidR="00A866B7" w:rsidRDefault="00A866B7" w:rsidP="007B7FA2">
            <w:pPr>
              <w:spacing w:before="120"/>
            </w:pPr>
            <w:r w:rsidRPr="00BF3D43">
              <w:lastRenderedPageBreak/>
              <w:t xml:space="preserve">Activity 6.2 Comparing Animals and Flames </w:t>
            </w:r>
          </w:p>
        </w:tc>
        <w:tc>
          <w:tcPr>
            <w:tcW w:w="5357" w:type="dxa"/>
          </w:tcPr>
          <w:p w14:paraId="273B1457" w14:textId="77777777" w:rsidR="00A866B7" w:rsidRPr="00CA53BB" w:rsidRDefault="00A866B7" w:rsidP="007B7FA2">
            <w:pPr>
              <w:spacing w:beforeLines="40" w:before="96" w:afterLines="40" w:after="96"/>
            </w:pPr>
            <w:r>
              <w:t>Students compare how matter moves and changes and how energy changes in ethanol burning vs. a child growing, moving and functioning (connecting macroscopic observations with atomic-molecular models and using the principles of conservation of matter and energy).</w:t>
            </w:r>
          </w:p>
        </w:tc>
      </w:tr>
      <w:tr w:rsidR="00A866B7" w:rsidRPr="00CA53BB" w14:paraId="21358153" w14:textId="77777777" w:rsidTr="007B7FA2">
        <w:tc>
          <w:tcPr>
            <w:tcW w:w="3993" w:type="dxa"/>
          </w:tcPr>
          <w:p w14:paraId="1D142F00" w14:textId="77777777" w:rsidR="00A866B7" w:rsidRPr="009A7F10" w:rsidRDefault="00A866B7" w:rsidP="007B7FA2">
            <w:pPr>
              <w:spacing w:before="120"/>
            </w:pPr>
            <w:r w:rsidRPr="009A7F10">
              <w:t>Activity 6.</w:t>
            </w:r>
            <w:r>
              <w:t>3</w:t>
            </w:r>
            <w:r w:rsidRPr="009A7F10">
              <w:t xml:space="preserve">: Functions of All Animals </w:t>
            </w:r>
          </w:p>
        </w:tc>
        <w:tc>
          <w:tcPr>
            <w:tcW w:w="5357" w:type="dxa"/>
          </w:tcPr>
          <w:p w14:paraId="2A5BDCE2" w14:textId="77777777" w:rsidR="00A866B7" w:rsidRPr="00CA53BB" w:rsidRDefault="00A866B7" w:rsidP="007B7FA2">
            <w:pPr>
              <w:spacing w:beforeLines="40" w:before="96" w:afterLines="40" w:after="96"/>
            </w:pPr>
            <w:r>
              <w:t>Students develop integrated accounts of how all animals grow, move and function through the processes of digestion, cellular respiration, and biosynthesis.</w:t>
            </w:r>
          </w:p>
        </w:tc>
      </w:tr>
      <w:tr w:rsidR="00A866B7" w:rsidRPr="00CA53BB" w14:paraId="5C37F9A1" w14:textId="77777777" w:rsidTr="007B7FA2">
        <w:tc>
          <w:tcPr>
            <w:tcW w:w="3993" w:type="dxa"/>
          </w:tcPr>
          <w:p w14:paraId="1CAF21F9" w14:textId="77777777" w:rsidR="00A866B7" w:rsidRDefault="00A866B7" w:rsidP="007B7FA2">
            <w:pPr>
              <w:spacing w:before="120"/>
            </w:pPr>
            <w:r w:rsidRPr="009A7F10">
              <w:t>Activity 6.</w:t>
            </w:r>
            <w:r>
              <w:t>4</w:t>
            </w:r>
            <w:r w:rsidRPr="009A7F10">
              <w:t>: Animals Unit Posttest</w:t>
            </w:r>
          </w:p>
        </w:tc>
        <w:tc>
          <w:tcPr>
            <w:tcW w:w="5357" w:type="dxa"/>
          </w:tcPr>
          <w:p w14:paraId="05B7189D" w14:textId="77777777" w:rsidR="00A866B7" w:rsidRPr="00CA53BB" w:rsidRDefault="00A866B7" w:rsidP="007B7FA2">
            <w:pPr>
              <w:spacing w:beforeLines="40" w:before="96" w:afterLines="40" w:after="96"/>
            </w:pPr>
            <w:r>
              <w:t>Students show their end-of unit proficiencies for the overall unit goal: Questioning, investigating, and explaining how animals move and change matter and energy as they live, move, and grow.</w:t>
            </w:r>
          </w:p>
        </w:tc>
      </w:tr>
    </w:tbl>
    <w:p w14:paraId="6A7070F9" w14:textId="77777777" w:rsidR="00B977E7" w:rsidRPr="00D438F2" w:rsidRDefault="00B977E7" w:rsidP="007C2011">
      <w:pPr>
        <w:pStyle w:val="Heading3"/>
      </w:pPr>
      <w:r w:rsidRPr="00D438F2">
        <w:t>NGSS Performance Expectations</w:t>
      </w:r>
    </w:p>
    <w:p w14:paraId="76AAF857" w14:textId="77777777" w:rsidR="0082445B" w:rsidRPr="009D439B" w:rsidRDefault="0082445B" w:rsidP="0082445B">
      <w:pPr>
        <w:ind w:right="36"/>
        <w:rPr>
          <w:b/>
        </w:rPr>
      </w:pPr>
      <w:r w:rsidRPr="009D439B">
        <w:rPr>
          <w:b/>
        </w:rPr>
        <w:t>Middle School</w:t>
      </w:r>
    </w:p>
    <w:p w14:paraId="1806136D" w14:textId="77777777" w:rsidR="0082445B" w:rsidRPr="00BC330F" w:rsidRDefault="0082445B" w:rsidP="0034618B">
      <w:pPr>
        <w:pStyle w:val="ListParagraph"/>
        <w:numPr>
          <w:ilvl w:val="0"/>
          <w:numId w:val="3"/>
        </w:numPr>
        <w:rPr>
          <w:rStyle w:val="Hyperlink"/>
          <w:color w:val="auto"/>
          <w:u w:val="none"/>
        </w:rPr>
      </w:pPr>
      <w:r>
        <w:t xml:space="preserve">MS. </w:t>
      </w:r>
      <w:r w:rsidRPr="00BC330F">
        <w:t xml:space="preserve">Matter and its Interactions. MS-PS1-1. </w:t>
      </w:r>
      <w:r w:rsidRPr="00BC330F">
        <w:rPr>
          <w:rStyle w:val="popup"/>
        </w:rPr>
        <w:t>Develop models</w:t>
      </w:r>
      <w:r w:rsidRPr="00BC330F">
        <w:t xml:space="preserve"> </w:t>
      </w:r>
      <w:r w:rsidRPr="00BC330F">
        <w:rPr>
          <w:rStyle w:val="popup"/>
        </w:rPr>
        <w:t>to describe</w:t>
      </w:r>
      <w:r w:rsidRPr="00BC330F">
        <w:t xml:space="preserve"> </w:t>
      </w:r>
      <w:r w:rsidRPr="00BC330F">
        <w:rPr>
          <w:rStyle w:val="popup"/>
        </w:rPr>
        <w:t>the atomic composition of simple molecules and extended structures.</w:t>
      </w:r>
    </w:p>
    <w:p w14:paraId="3C23ECC7" w14:textId="77777777" w:rsidR="0082445B" w:rsidRPr="009D439B" w:rsidRDefault="0082445B" w:rsidP="0082445B">
      <w:pPr>
        <w:ind w:right="36"/>
        <w:rPr>
          <w:color w:val="0000FF"/>
          <w:u w:val="single"/>
        </w:rPr>
      </w:pPr>
      <w:r w:rsidRPr="009D439B">
        <w:rPr>
          <w:b/>
        </w:rPr>
        <w:t>High School</w:t>
      </w:r>
    </w:p>
    <w:p w14:paraId="493F6044" w14:textId="77777777" w:rsidR="0082445B" w:rsidRPr="000E7899" w:rsidRDefault="0082445B" w:rsidP="0034618B">
      <w:pPr>
        <w:pStyle w:val="ListParagraph"/>
        <w:numPr>
          <w:ilvl w:val="0"/>
          <w:numId w:val="3"/>
        </w:numPr>
      </w:pPr>
      <w:r>
        <w:t xml:space="preserve">HS. </w:t>
      </w:r>
      <w:r w:rsidRPr="000E7899">
        <w:t>From Molecules to Organisms: Structures and Processes. HS-LS1-2. Develop and use a model to illustrate the hierarchical organization of interacting systems that provide specific functions within multicellular organisms.</w:t>
      </w:r>
    </w:p>
    <w:p w14:paraId="1F5CDF9B" w14:textId="77777777" w:rsidR="0082445B" w:rsidRPr="000E7899" w:rsidRDefault="0082445B" w:rsidP="0034618B">
      <w:pPr>
        <w:pStyle w:val="ListParagraph"/>
        <w:numPr>
          <w:ilvl w:val="0"/>
          <w:numId w:val="3"/>
        </w:numPr>
        <w:rPr>
          <w:rStyle w:val="popup"/>
        </w:rPr>
      </w:pPr>
      <w:r>
        <w:t xml:space="preserve">HS. </w:t>
      </w:r>
      <w:r w:rsidRPr="000E7899">
        <w:t xml:space="preserve">From Molecules to Organisms: Structures and Processes. HS-LS1-6. Construct </w:t>
      </w:r>
      <w:r w:rsidRPr="000E7899">
        <w:rPr>
          <w:rStyle w:val="popup"/>
        </w:rPr>
        <w:t>and revise an explanation based on evidence for how</w:t>
      </w:r>
      <w:r w:rsidRPr="000E7899">
        <w:t xml:space="preserve"> </w:t>
      </w:r>
      <w:r w:rsidRPr="000E7899">
        <w:rPr>
          <w:rStyle w:val="popup"/>
        </w:rPr>
        <w:t>carbon, hydrogen, and oxygen from sugar molecules may combine with other elements</w:t>
      </w:r>
      <w:r w:rsidRPr="000E7899">
        <w:t xml:space="preserve"> </w:t>
      </w:r>
      <w:r w:rsidRPr="000E7899">
        <w:rPr>
          <w:rStyle w:val="popup"/>
        </w:rPr>
        <w:t>to form</w:t>
      </w:r>
      <w:r w:rsidRPr="000E7899">
        <w:t xml:space="preserve"> </w:t>
      </w:r>
      <w:r w:rsidRPr="000E7899">
        <w:rPr>
          <w:rStyle w:val="popup"/>
        </w:rPr>
        <w:t xml:space="preserve">amino acids and/or other large carbon-based molecules. </w:t>
      </w:r>
    </w:p>
    <w:p w14:paraId="48FAFB0D" w14:textId="77777777" w:rsidR="0082445B" w:rsidRPr="000E7899" w:rsidRDefault="0082445B" w:rsidP="0034618B">
      <w:pPr>
        <w:pStyle w:val="ListParagraph"/>
        <w:numPr>
          <w:ilvl w:val="0"/>
          <w:numId w:val="3"/>
        </w:numPr>
      </w:pPr>
      <w:r>
        <w:t xml:space="preserve">HS. </w:t>
      </w:r>
      <w:r w:rsidRPr="000E7899">
        <w:t xml:space="preserve">From Molecules to Organisms: Structures and Processes. HS-LS1-7. Use </w:t>
      </w:r>
      <w:r w:rsidRPr="000E7899">
        <w:rPr>
          <w:rStyle w:val="popup"/>
        </w:rPr>
        <w:t>a model to illustrate that</w:t>
      </w:r>
      <w:r w:rsidRPr="000E7899">
        <w:t xml:space="preserve"> </w:t>
      </w:r>
      <w:r w:rsidRPr="000E7899">
        <w:rPr>
          <w:rStyle w:val="popup"/>
        </w:rPr>
        <w:t>cellular respiration is a chemical process whereby the bonds of food molecules and oxygen molecules are broken and the bonds in new compounds are formed resulting in</w:t>
      </w:r>
      <w:r w:rsidRPr="000E7899">
        <w:t xml:space="preserve"> </w:t>
      </w:r>
      <w:r w:rsidRPr="000E7899">
        <w:rPr>
          <w:rStyle w:val="popup"/>
        </w:rPr>
        <w:t>a net transfer of energy.</w:t>
      </w:r>
    </w:p>
    <w:p w14:paraId="5F7DEEF9" w14:textId="4B5E5B86" w:rsidR="00B977E7" w:rsidRDefault="00B977E7" w:rsidP="00B71E67">
      <w:pPr>
        <w:pStyle w:val="Heading2"/>
      </w:pPr>
      <w:r w:rsidRPr="00D438F2">
        <w:t>Background Information</w:t>
      </w:r>
    </w:p>
    <w:p w14:paraId="7D45AAB5" w14:textId="2F8F72F6" w:rsidR="00174185" w:rsidRPr="00D37B3D" w:rsidRDefault="00CC2673" w:rsidP="00B71E67">
      <w:pPr>
        <w:pStyle w:val="Heading3"/>
        <w:rPr>
          <w:color w:val="00B050"/>
        </w:rPr>
      </w:pPr>
      <w:r w:rsidRPr="00D37B3D">
        <w:rPr>
          <w:color w:val="00B050"/>
        </w:rPr>
        <w:t>Three-dimensional Learning Progression</w:t>
      </w:r>
    </w:p>
    <w:p w14:paraId="74B2E34D" w14:textId="77777777" w:rsidR="0082445B" w:rsidRPr="009D439B" w:rsidRDefault="0082445B" w:rsidP="0082445B">
      <w:bookmarkStart w:id="0" w:name="_Toc235692290"/>
      <w:r>
        <w:t>In this final lesson of the u</w:t>
      </w:r>
      <w:r w:rsidRPr="009D439B">
        <w:t xml:space="preserve">nit, students have completed </w:t>
      </w:r>
      <w:r>
        <w:t>the inquiry and application sequences for animal growth and movement. The a</w:t>
      </w:r>
      <w:r w:rsidRPr="009D439B">
        <w:t xml:space="preserve">ctivities in the previous lessons were designed to walk students through a cognitive apprenticeship model of Establishing the Problem, Modeling, Coaching, </w:t>
      </w:r>
      <w:r>
        <w:t>and Fading. The results of the u</w:t>
      </w:r>
      <w:r w:rsidRPr="009D439B">
        <w:t>nit posttest will help you determine if your students are ready to move on to the final stage: Fading. After the Fading stage, students will be expected to ca</w:t>
      </w:r>
      <w:r>
        <w:t>rry forward concepts from this unit into future u</w:t>
      </w:r>
      <w:r w:rsidRPr="009D439B">
        <w:t>nits. If the results from your posttest imply that a majority of your students are still struggling with certain concepts, it might be valuable to return to some of the main concepts they are struggling with before moving on</w:t>
      </w:r>
      <w:r>
        <w:t xml:space="preserve"> to the next </w:t>
      </w:r>
      <w:r w:rsidRPr="008D4E49">
        <w:rPr>
          <w:i/>
        </w:rPr>
        <w:t>Carbon TIME</w:t>
      </w:r>
      <w:r>
        <w:t xml:space="preserve"> unit. </w:t>
      </w:r>
    </w:p>
    <w:p w14:paraId="0DC7036D" w14:textId="072BAB93" w:rsidR="00AB0FAB" w:rsidRPr="00D438F2" w:rsidRDefault="00AB0FAB" w:rsidP="00B71E67">
      <w:pPr>
        <w:pStyle w:val="Heading3"/>
      </w:pPr>
      <w:r>
        <w:lastRenderedPageBreak/>
        <w:t>Key Ideas and Practices for Each Activity</w:t>
      </w:r>
    </w:p>
    <w:p w14:paraId="26DB2937" w14:textId="77777777" w:rsidR="0082445B" w:rsidRPr="009D439B" w:rsidRDefault="0082445B" w:rsidP="0082445B">
      <w:r w:rsidRPr="009D439B">
        <w:t xml:space="preserve">Activity </w:t>
      </w:r>
      <w:r>
        <w:t>6.</w:t>
      </w:r>
      <w:r w:rsidRPr="009D439B">
        <w:t xml:space="preserve">1 is the </w:t>
      </w:r>
      <w:r>
        <w:t>first part of the Fading</w:t>
      </w:r>
      <w:r w:rsidRPr="009D439B">
        <w:t xml:space="preserve"> phase of the Application Activity Sequence, which provides students with important less-scaffolded practice with </w:t>
      </w:r>
      <w:r>
        <w:t>digestion, biosynthesis, and cellular respiration</w:t>
      </w:r>
      <w:r w:rsidRPr="009D439B">
        <w:t>. Students should take more respons</w:t>
      </w:r>
      <w:r>
        <w:t>ibility for their work than in l</w:t>
      </w:r>
      <w:r w:rsidRPr="009D439B">
        <w:t>esson</w:t>
      </w:r>
      <w:r>
        <w:t>s</w:t>
      </w:r>
      <w:r w:rsidRPr="009D439B">
        <w:t xml:space="preserve"> 4</w:t>
      </w:r>
      <w:r>
        <w:t xml:space="preserve"> and 5</w:t>
      </w:r>
      <w:r w:rsidRPr="009D439B">
        <w:t>, which included the Modeling</w:t>
      </w:r>
      <w:r>
        <w:t xml:space="preserve"> and Coaching</w:t>
      </w:r>
      <w:r w:rsidRPr="009D439B">
        <w:t xml:space="preserve"> phase</w:t>
      </w:r>
      <w:r>
        <w:t>s</w:t>
      </w:r>
      <w:r w:rsidRPr="009D439B">
        <w:t xml:space="preserve">. Students answer the Three Questions for </w:t>
      </w:r>
      <w:r>
        <w:t>different animals growing and moving using the Explanations Tools</w:t>
      </w:r>
      <w:r w:rsidRPr="009D439B">
        <w:t>, coordinating accounts at the macroscopic and atomic-molecular scales. Macroscopic scale accounts include these components:</w:t>
      </w:r>
    </w:p>
    <w:p w14:paraId="40C8FACC" w14:textId="77777777" w:rsidR="0082445B" w:rsidRPr="009D439B" w:rsidRDefault="0082445B" w:rsidP="0034618B">
      <w:pPr>
        <w:pStyle w:val="ListParagraph"/>
        <w:numPr>
          <w:ilvl w:val="0"/>
          <w:numId w:val="4"/>
        </w:numPr>
        <w:ind w:left="360"/>
      </w:pPr>
      <w:r w:rsidRPr="009D439B">
        <w:t xml:space="preserve">the structure of the system (the </w:t>
      </w:r>
      <w:r>
        <w:t>animal</w:t>
      </w:r>
      <w:r w:rsidRPr="009D439B">
        <w:t xml:space="preserve"> in this case) and the movement of materials through the system;</w:t>
      </w:r>
    </w:p>
    <w:p w14:paraId="794A3973" w14:textId="77777777" w:rsidR="0082445B" w:rsidRPr="009D439B" w:rsidRDefault="0082445B" w:rsidP="0034618B">
      <w:pPr>
        <w:pStyle w:val="ListParagraph"/>
        <w:numPr>
          <w:ilvl w:val="0"/>
          <w:numId w:val="4"/>
        </w:numPr>
        <w:ind w:left="360"/>
      </w:pPr>
      <w:r w:rsidRPr="009D439B">
        <w:t>the location where chemical change takes place;</w:t>
      </w:r>
    </w:p>
    <w:p w14:paraId="2F8AECB6" w14:textId="77777777" w:rsidR="0082445B" w:rsidRPr="009D439B" w:rsidRDefault="0082445B" w:rsidP="0034618B">
      <w:pPr>
        <w:pStyle w:val="ListParagraph"/>
        <w:numPr>
          <w:ilvl w:val="0"/>
          <w:numId w:val="4"/>
        </w:numPr>
        <w:ind w:left="360"/>
      </w:pPr>
      <w:r w:rsidRPr="009D439B">
        <w:t>the materials involved in the chemical change: the reactants going in and the products coming out.</w:t>
      </w:r>
    </w:p>
    <w:p w14:paraId="7FA7C660" w14:textId="77777777" w:rsidR="0082445B" w:rsidRPr="009D439B" w:rsidRDefault="0082445B" w:rsidP="0082445B">
      <w:pPr>
        <w:ind w:left="450" w:hanging="450"/>
      </w:pPr>
      <w:r w:rsidRPr="009D439B">
        <w:t>Atomic-molecular scale accounts include three different ways of representing chemical change:</w:t>
      </w:r>
    </w:p>
    <w:p w14:paraId="62723CEB" w14:textId="77777777" w:rsidR="0082445B" w:rsidRPr="009D439B" w:rsidRDefault="0082445B" w:rsidP="0082445B">
      <w:pPr>
        <w:pStyle w:val="ListParagraph"/>
        <w:numPr>
          <w:ilvl w:val="0"/>
          <w:numId w:val="1"/>
        </w:numPr>
      </w:pPr>
      <w:r>
        <w:t>m</w:t>
      </w:r>
      <w:r w:rsidRPr="009D439B">
        <w:t>olecular models, with twist ties to represent units of energy, that students use to physically rearrange the atoms of the reactants into the atoms of the products;</w:t>
      </w:r>
    </w:p>
    <w:p w14:paraId="539800E0" w14:textId="77777777" w:rsidR="0082445B" w:rsidRPr="009D439B" w:rsidRDefault="0082445B" w:rsidP="0082445B">
      <w:pPr>
        <w:pStyle w:val="ListParagraph"/>
        <w:numPr>
          <w:ilvl w:val="0"/>
          <w:numId w:val="1"/>
        </w:numPr>
      </w:pPr>
      <w:r>
        <w:t xml:space="preserve">a </w:t>
      </w:r>
      <w:r w:rsidRPr="009D439B">
        <w:t>chemical equation that shows how atoms are rearranged into new molecules in a compact way (but does not account for energy);</w:t>
      </w:r>
    </w:p>
    <w:p w14:paraId="096674BC" w14:textId="77777777" w:rsidR="0082445B" w:rsidRDefault="0082445B" w:rsidP="0082445B">
      <w:pPr>
        <w:pStyle w:val="ListParagraph"/>
        <w:numPr>
          <w:ilvl w:val="0"/>
          <w:numId w:val="1"/>
        </w:numPr>
      </w:pPr>
      <w:r>
        <w:t>t</w:t>
      </w:r>
      <w:r w:rsidRPr="009D439B">
        <w:t xml:space="preserve">he </w:t>
      </w:r>
      <w:r>
        <w:t xml:space="preserve">Explanations Tool, </w:t>
      </w:r>
      <w:r w:rsidRPr="009D439B">
        <w:t>which provides a way for students to account for changes in matter and energy in writing</w:t>
      </w:r>
      <w:r>
        <w:t xml:space="preserve"> but answering the Three Questions</w:t>
      </w:r>
      <w:r w:rsidRPr="009D439B">
        <w:t xml:space="preserve">.  </w:t>
      </w:r>
    </w:p>
    <w:p w14:paraId="3A98FE3B" w14:textId="77777777" w:rsidR="0082445B" w:rsidRPr="009D439B" w:rsidRDefault="0082445B" w:rsidP="0082445B">
      <w:pPr>
        <w:tabs>
          <w:tab w:val="left" w:pos="3955"/>
        </w:tabs>
      </w:pPr>
      <w:r w:rsidRPr="00A06608">
        <w:t>Activity 6.2</w:t>
      </w:r>
      <w:r>
        <w:t xml:space="preserve"> is the second part of the Fading phase of the Application Activity Sequence. In this activity, compare animals to flames. In 6.3, students write generalized explanations, which focus on the cellular scale, of how all animals grow, move, and function</w:t>
      </w:r>
    </w:p>
    <w:p w14:paraId="1A5DDE2D" w14:textId="77777777" w:rsidR="0082445B" w:rsidRDefault="0082445B" w:rsidP="0082445B">
      <w:r>
        <w:t>Activity 6.4</w:t>
      </w:r>
      <w:r w:rsidRPr="009D439B">
        <w:t xml:space="preserve"> include</w:t>
      </w:r>
      <w:r>
        <w:t>s summative assessment for the u</w:t>
      </w:r>
      <w:r w:rsidRPr="009D439B">
        <w:t>nit. You can track students’ progre</w:t>
      </w:r>
      <w:r>
        <w:t>ss by having them take the unit posttest (identical to the u</w:t>
      </w:r>
      <w:r w:rsidRPr="009D439B">
        <w:t>nit pretest) and comparing the results of the two assessments.</w:t>
      </w:r>
    </w:p>
    <w:p w14:paraId="1E21156E" w14:textId="11CB0018" w:rsidR="005863D3" w:rsidRPr="00D438F2" w:rsidRDefault="00AB0FAB" w:rsidP="00B71E67">
      <w:pPr>
        <w:pStyle w:val="Heading3"/>
        <w:rPr>
          <w:rFonts w:eastAsia="Calibri"/>
        </w:rPr>
      </w:pPr>
      <w:r>
        <w:t xml:space="preserve">Content Boundaries and Extensions </w:t>
      </w:r>
    </w:p>
    <w:p w14:paraId="763FCF76" w14:textId="34E1325C" w:rsidR="0096219E" w:rsidRPr="00D438F2" w:rsidRDefault="0096219E" w:rsidP="00B71E67">
      <w:pPr>
        <w:pStyle w:val="Heading2"/>
      </w:pPr>
      <w:r w:rsidRPr="00D438F2">
        <w:t>Talk and Writing</w:t>
      </w:r>
    </w:p>
    <w:p w14:paraId="0906CC0B" w14:textId="77777777" w:rsidR="0082445B" w:rsidRDefault="0082445B" w:rsidP="0082445B">
      <w:r>
        <w:t>This lesson of the unit represents the fading portion of the</w:t>
      </w:r>
      <w:r>
        <w:rPr>
          <w:b/>
        </w:rPr>
        <w:t xml:space="preserve"> Explanations Phase</w:t>
      </w:r>
      <w:r w:rsidRPr="00E62706">
        <w:t>.</w:t>
      </w:r>
      <w:r>
        <w:t xml:space="preserve"> This means that students are expected to develop explanations for carbon-transforming processes they studied in this unit in </w:t>
      </w:r>
      <w:r>
        <w:rPr>
          <w:i/>
        </w:rPr>
        <w:t>new</w:t>
      </w:r>
      <w:r>
        <w:t xml:space="preserve"> and </w:t>
      </w:r>
      <w:r>
        <w:rPr>
          <w:i/>
        </w:rPr>
        <w:t>novel</w:t>
      </w:r>
      <w:r>
        <w:t xml:space="preserve"> contexts. </w:t>
      </w:r>
      <w:r w:rsidRPr="00D438F2">
        <w:t>The table</w:t>
      </w:r>
      <w:r>
        <w:t xml:space="preserve"> below shows</w:t>
      </w:r>
      <w:r w:rsidRPr="00D438F2">
        <w:t xml:space="preserve"> specific talk and writing goals for </w:t>
      </w:r>
      <w:r>
        <w:t>the Explanations</w:t>
      </w:r>
      <w:r w:rsidRPr="00D438F2">
        <w:t xml:space="preserve"> phase of the unit.</w:t>
      </w:r>
    </w:p>
    <w:tbl>
      <w:tblPr>
        <w:tblStyle w:val="TableGrid"/>
        <w:tblW w:w="0" w:type="auto"/>
        <w:tblInd w:w="108" w:type="dxa"/>
        <w:tblLook w:val="04A0" w:firstRow="1" w:lastRow="0" w:firstColumn="1" w:lastColumn="0" w:noHBand="0" w:noVBand="1"/>
      </w:tblPr>
      <w:tblGrid>
        <w:gridCol w:w="2669"/>
        <w:gridCol w:w="4255"/>
        <w:gridCol w:w="2318"/>
      </w:tblGrid>
      <w:tr w:rsidR="0082445B" w:rsidRPr="00A35C5A" w14:paraId="25BD171D" w14:textId="77777777" w:rsidTr="007B7FA2">
        <w:tc>
          <w:tcPr>
            <w:tcW w:w="2700" w:type="dxa"/>
            <w:shd w:val="clear" w:color="auto" w:fill="7F7F7F" w:themeFill="text1" w:themeFillTint="80"/>
          </w:tcPr>
          <w:p w14:paraId="64CE844E" w14:textId="77777777" w:rsidR="0082445B" w:rsidRPr="00A35C5A" w:rsidRDefault="0082445B" w:rsidP="007B7FA2">
            <w:pPr>
              <w:spacing w:after="0"/>
              <w:jc w:val="center"/>
              <w:rPr>
                <w:color w:val="FFFFFF" w:themeColor="background1"/>
                <w:sz w:val="20"/>
                <w:szCs w:val="20"/>
              </w:rPr>
            </w:pPr>
            <w:r w:rsidRPr="00A35C5A">
              <w:rPr>
                <w:color w:val="FFFFFF" w:themeColor="background1"/>
                <w:sz w:val="20"/>
                <w:szCs w:val="20"/>
              </w:rPr>
              <w:t>Talk and Writing Goals for the Explanations Phase</w:t>
            </w:r>
          </w:p>
        </w:tc>
        <w:tc>
          <w:tcPr>
            <w:tcW w:w="4320" w:type="dxa"/>
            <w:shd w:val="clear" w:color="auto" w:fill="7F7F7F" w:themeFill="text1" w:themeFillTint="80"/>
          </w:tcPr>
          <w:p w14:paraId="61B69B05" w14:textId="77777777" w:rsidR="0082445B" w:rsidRPr="00A35C5A" w:rsidRDefault="0082445B" w:rsidP="007B7FA2">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340" w:type="dxa"/>
            <w:shd w:val="clear" w:color="auto" w:fill="7F7F7F" w:themeFill="text1" w:themeFillTint="80"/>
          </w:tcPr>
          <w:p w14:paraId="3566043B" w14:textId="77777777" w:rsidR="0082445B" w:rsidRPr="00A35C5A" w:rsidRDefault="0082445B" w:rsidP="007B7FA2">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82445B" w:rsidRPr="00A35C5A" w14:paraId="7CEC6B45" w14:textId="77777777" w:rsidTr="007B7FA2">
        <w:tc>
          <w:tcPr>
            <w:tcW w:w="2700" w:type="dxa"/>
          </w:tcPr>
          <w:p w14:paraId="622C788B" w14:textId="77777777" w:rsidR="0082445B" w:rsidRPr="00A35C5A" w:rsidRDefault="0082445B" w:rsidP="007B7FA2">
            <w:pPr>
              <w:spacing w:after="0"/>
              <w:rPr>
                <w:sz w:val="20"/>
                <w:szCs w:val="20"/>
              </w:rPr>
            </w:pPr>
            <w:r w:rsidRPr="00A35C5A">
              <w:rPr>
                <w:sz w:val="20"/>
                <w:szCs w:val="20"/>
              </w:rPr>
              <w:t xml:space="preserve">Examine student ideas and correct them when there are problems. It’s ok to give the answers away during this phase! Help students practice using </w:t>
            </w:r>
            <w:r w:rsidRPr="00A35C5A">
              <w:rPr>
                <w:b/>
                <w:bCs/>
                <w:sz w:val="20"/>
                <w:szCs w:val="20"/>
              </w:rPr>
              <w:t>precise</w:t>
            </w:r>
            <w:r w:rsidRPr="00A35C5A">
              <w:rPr>
                <w:sz w:val="20"/>
                <w:szCs w:val="20"/>
              </w:rPr>
              <w:t xml:space="preserve"> </w:t>
            </w:r>
            <w:r w:rsidRPr="00A35C5A">
              <w:rPr>
                <w:b/>
                <w:bCs/>
                <w:sz w:val="20"/>
                <w:szCs w:val="20"/>
              </w:rPr>
              <w:t>language</w:t>
            </w:r>
            <w:r w:rsidRPr="00A35C5A">
              <w:rPr>
                <w:sz w:val="20"/>
                <w:szCs w:val="20"/>
              </w:rPr>
              <w:t xml:space="preserve"> to describe </w:t>
            </w:r>
            <w:r w:rsidRPr="00A35C5A">
              <w:rPr>
                <w:b/>
                <w:bCs/>
                <w:sz w:val="20"/>
                <w:szCs w:val="20"/>
              </w:rPr>
              <w:t>matter and energy</w:t>
            </w:r>
            <w:r w:rsidRPr="00A35C5A">
              <w:rPr>
                <w:sz w:val="20"/>
                <w:szCs w:val="20"/>
              </w:rPr>
              <w:t>.</w:t>
            </w:r>
          </w:p>
        </w:tc>
        <w:tc>
          <w:tcPr>
            <w:tcW w:w="4320" w:type="dxa"/>
          </w:tcPr>
          <w:p w14:paraId="5F19517F" w14:textId="77777777" w:rsidR="0082445B" w:rsidRPr="00A35C5A" w:rsidRDefault="0082445B" w:rsidP="007B7FA2">
            <w:pPr>
              <w:spacing w:after="0"/>
              <w:rPr>
                <w:i/>
                <w:sz w:val="20"/>
                <w:szCs w:val="20"/>
              </w:rPr>
            </w:pPr>
            <w:r w:rsidRPr="00A35C5A">
              <w:rPr>
                <w:i/>
                <w:iCs/>
                <w:sz w:val="20"/>
                <w:szCs w:val="20"/>
              </w:rPr>
              <w:t xml:space="preserve">Let’s think about what you just said: air molecules. What are air molecules? </w:t>
            </w:r>
          </w:p>
          <w:p w14:paraId="69586FA4" w14:textId="77777777" w:rsidR="0082445B" w:rsidRPr="00A35C5A" w:rsidRDefault="0082445B" w:rsidP="007B7FA2">
            <w:pPr>
              <w:spacing w:after="0"/>
              <w:rPr>
                <w:i/>
                <w:sz w:val="20"/>
                <w:szCs w:val="20"/>
              </w:rPr>
            </w:pPr>
            <w:r w:rsidRPr="00A35C5A">
              <w:rPr>
                <w:i/>
                <w:iCs/>
                <w:sz w:val="20"/>
                <w:szCs w:val="20"/>
              </w:rPr>
              <w:t xml:space="preserve">Are you talking about matter or energy? </w:t>
            </w:r>
          </w:p>
          <w:p w14:paraId="00BFE61C" w14:textId="77777777" w:rsidR="0082445B" w:rsidRPr="00A35C5A" w:rsidRDefault="0082445B" w:rsidP="007B7FA2">
            <w:pPr>
              <w:spacing w:after="0"/>
              <w:rPr>
                <w:i/>
                <w:iCs/>
                <w:sz w:val="20"/>
                <w:szCs w:val="20"/>
              </w:rPr>
            </w:pPr>
            <w:r w:rsidRPr="00A35C5A">
              <w:rPr>
                <w:i/>
                <w:iCs/>
                <w:sz w:val="20"/>
                <w:szCs w:val="20"/>
              </w:rPr>
              <w:t xml:space="preserve">Remember: atoms can’t be created. So that matter must have come from somewhere. Where did it come from? </w:t>
            </w:r>
          </w:p>
          <w:p w14:paraId="5CEB797E" w14:textId="77777777" w:rsidR="0082445B" w:rsidRPr="00A35C5A" w:rsidRDefault="0082445B" w:rsidP="007B7FA2">
            <w:pPr>
              <w:spacing w:after="0"/>
              <w:rPr>
                <w:i/>
                <w:sz w:val="20"/>
                <w:szCs w:val="20"/>
              </w:rPr>
            </w:pPr>
            <w:r w:rsidRPr="00A35C5A">
              <w:rPr>
                <w:i/>
                <w:iCs/>
                <w:sz w:val="20"/>
                <w:szCs w:val="20"/>
              </w:rPr>
              <w:t xml:space="preserve">Let’s look at the molecule poster again… is carbon an atom or a molecule? </w:t>
            </w:r>
          </w:p>
        </w:tc>
        <w:tc>
          <w:tcPr>
            <w:tcW w:w="2340" w:type="dxa"/>
          </w:tcPr>
          <w:p w14:paraId="50A0AEE4" w14:textId="77777777" w:rsidR="0082445B" w:rsidRPr="00A35C5A" w:rsidRDefault="0082445B" w:rsidP="007B7FA2">
            <w:pPr>
              <w:spacing w:after="0"/>
              <w:rPr>
                <w:sz w:val="20"/>
                <w:szCs w:val="20"/>
              </w:rPr>
            </w:pPr>
            <w:r w:rsidRPr="00A35C5A">
              <w:rPr>
                <w:sz w:val="20"/>
                <w:szCs w:val="20"/>
              </w:rPr>
              <w:t>Molecule Poster</w:t>
            </w:r>
          </w:p>
          <w:p w14:paraId="3F623725" w14:textId="77777777" w:rsidR="0082445B" w:rsidRPr="00A35C5A" w:rsidRDefault="0082445B" w:rsidP="007B7FA2">
            <w:pPr>
              <w:spacing w:after="0"/>
              <w:rPr>
                <w:sz w:val="20"/>
                <w:szCs w:val="20"/>
              </w:rPr>
            </w:pPr>
            <w:r w:rsidRPr="00A35C5A">
              <w:rPr>
                <w:sz w:val="20"/>
                <w:szCs w:val="20"/>
              </w:rPr>
              <w:t xml:space="preserve">Three Questions Poster </w:t>
            </w:r>
          </w:p>
          <w:p w14:paraId="35EA69DF" w14:textId="77777777" w:rsidR="0082445B" w:rsidRPr="00A35C5A" w:rsidRDefault="0082445B" w:rsidP="007B7FA2">
            <w:pPr>
              <w:spacing w:after="0"/>
              <w:rPr>
                <w:sz w:val="20"/>
                <w:szCs w:val="20"/>
              </w:rPr>
            </w:pPr>
          </w:p>
        </w:tc>
      </w:tr>
      <w:tr w:rsidR="0082445B" w:rsidRPr="00A35C5A" w14:paraId="1745C7B1" w14:textId="77777777" w:rsidTr="007B7FA2">
        <w:tc>
          <w:tcPr>
            <w:tcW w:w="2700" w:type="dxa"/>
          </w:tcPr>
          <w:p w14:paraId="14DC3F6A" w14:textId="77777777" w:rsidR="0082445B" w:rsidRPr="00A35C5A" w:rsidRDefault="0082445B" w:rsidP="007B7FA2">
            <w:pPr>
              <w:spacing w:after="0"/>
              <w:rPr>
                <w:sz w:val="20"/>
                <w:szCs w:val="20"/>
              </w:rPr>
            </w:pPr>
            <w:r w:rsidRPr="00A35C5A">
              <w:rPr>
                <w:sz w:val="20"/>
                <w:szCs w:val="20"/>
              </w:rPr>
              <w:t xml:space="preserve">Focus on making sure that explanations include multiple </w:t>
            </w:r>
            <w:r w:rsidRPr="00A35C5A">
              <w:rPr>
                <w:b/>
                <w:sz w:val="20"/>
                <w:szCs w:val="20"/>
              </w:rPr>
              <w:t>scales</w:t>
            </w:r>
            <w:r w:rsidRPr="00A35C5A">
              <w:rPr>
                <w:sz w:val="20"/>
                <w:szCs w:val="20"/>
              </w:rPr>
              <w:t xml:space="preserve">. </w:t>
            </w:r>
          </w:p>
        </w:tc>
        <w:tc>
          <w:tcPr>
            <w:tcW w:w="4320" w:type="dxa"/>
          </w:tcPr>
          <w:p w14:paraId="60797709" w14:textId="77777777" w:rsidR="0082445B" w:rsidRPr="00A35C5A" w:rsidRDefault="0082445B" w:rsidP="007B7FA2">
            <w:pPr>
              <w:spacing w:after="0"/>
              <w:rPr>
                <w:i/>
                <w:sz w:val="20"/>
                <w:szCs w:val="20"/>
              </w:rPr>
            </w:pPr>
            <w:r w:rsidRPr="00A35C5A">
              <w:rPr>
                <w:i/>
                <w:sz w:val="20"/>
                <w:szCs w:val="20"/>
              </w:rPr>
              <w:t xml:space="preserve">The investigation gave us evidence for what was happening to matter and energy at a macroscopic sale. But what is happening at an atomic-molecular scale? </w:t>
            </w:r>
          </w:p>
          <w:p w14:paraId="2ED87095" w14:textId="77777777" w:rsidR="0082445B" w:rsidRPr="00A35C5A" w:rsidRDefault="0082445B" w:rsidP="007B7FA2">
            <w:pPr>
              <w:spacing w:after="0"/>
              <w:rPr>
                <w:i/>
                <w:sz w:val="20"/>
                <w:szCs w:val="20"/>
              </w:rPr>
            </w:pPr>
            <w:r w:rsidRPr="00A35C5A">
              <w:rPr>
                <w:i/>
                <w:sz w:val="20"/>
                <w:szCs w:val="20"/>
              </w:rPr>
              <w:lastRenderedPageBreak/>
              <w:t xml:space="preserve">What is happening to molecules and atoms? </w:t>
            </w:r>
          </w:p>
          <w:p w14:paraId="4063D594" w14:textId="77777777" w:rsidR="0082445B" w:rsidRPr="00A35C5A" w:rsidRDefault="0082445B" w:rsidP="007B7FA2">
            <w:pPr>
              <w:spacing w:after="0"/>
              <w:rPr>
                <w:i/>
                <w:sz w:val="20"/>
                <w:szCs w:val="20"/>
              </w:rPr>
            </w:pPr>
            <w:r w:rsidRPr="00A35C5A">
              <w:rPr>
                <w:i/>
                <w:sz w:val="20"/>
                <w:szCs w:val="20"/>
              </w:rPr>
              <w:t xml:space="preserve">How does energy interact with atoms and molecules during chemical change? </w:t>
            </w:r>
          </w:p>
          <w:p w14:paraId="51055340" w14:textId="77777777" w:rsidR="0082445B" w:rsidRPr="00A35C5A" w:rsidRDefault="0082445B" w:rsidP="007B7FA2">
            <w:pPr>
              <w:spacing w:after="0"/>
              <w:rPr>
                <w:i/>
                <w:sz w:val="20"/>
                <w:szCs w:val="20"/>
              </w:rPr>
            </w:pPr>
            <w:r w:rsidRPr="00A35C5A">
              <w:rPr>
                <w:i/>
                <w:sz w:val="20"/>
                <w:szCs w:val="20"/>
              </w:rPr>
              <w:t>Why doesn’t the macroscopic investigation tell us the whole story?</w:t>
            </w:r>
          </w:p>
          <w:p w14:paraId="545798D6" w14:textId="77777777" w:rsidR="0082445B" w:rsidRPr="00A35C5A" w:rsidRDefault="0082445B" w:rsidP="007B7FA2">
            <w:pPr>
              <w:spacing w:after="0"/>
              <w:rPr>
                <w:i/>
                <w:sz w:val="20"/>
                <w:szCs w:val="20"/>
              </w:rPr>
            </w:pPr>
            <w:r w:rsidRPr="00A35C5A">
              <w:rPr>
                <w:i/>
                <w:iCs/>
                <w:sz w:val="20"/>
                <w:szCs w:val="20"/>
              </w:rPr>
              <w:t>Let’s revisit our scale poster… what is happening to matter at the molecular scale?</w:t>
            </w:r>
          </w:p>
        </w:tc>
        <w:tc>
          <w:tcPr>
            <w:tcW w:w="2340" w:type="dxa"/>
          </w:tcPr>
          <w:p w14:paraId="3F8F3ABC" w14:textId="77777777" w:rsidR="0082445B" w:rsidRPr="00A35C5A" w:rsidRDefault="0082445B" w:rsidP="007B7FA2">
            <w:pPr>
              <w:spacing w:after="0"/>
              <w:rPr>
                <w:sz w:val="20"/>
                <w:szCs w:val="20"/>
              </w:rPr>
            </w:pPr>
            <w:r w:rsidRPr="00A35C5A">
              <w:rPr>
                <w:sz w:val="20"/>
                <w:szCs w:val="20"/>
              </w:rPr>
              <w:lastRenderedPageBreak/>
              <w:t>Molecular Models</w:t>
            </w:r>
          </w:p>
          <w:p w14:paraId="74CD14D6" w14:textId="77777777" w:rsidR="0082445B" w:rsidRPr="00A35C5A" w:rsidRDefault="0082445B" w:rsidP="007B7FA2">
            <w:pPr>
              <w:spacing w:after="0"/>
              <w:rPr>
                <w:sz w:val="20"/>
                <w:szCs w:val="20"/>
              </w:rPr>
            </w:pPr>
            <w:r w:rsidRPr="00A35C5A">
              <w:rPr>
                <w:sz w:val="20"/>
                <w:szCs w:val="20"/>
              </w:rPr>
              <w:t>Molecular Modeling Worksheets</w:t>
            </w:r>
          </w:p>
          <w:p w14:paraId="7AA54E13" w14:textId="77777777" w:rsidR="0082445B" w:rsidRPr="00A35C5A" w:rsidRDefault="0082445B" w:rsidP="007B7FA2">
            <w:pPr>
              <w:spacing w:after="0"/>
              <w:rPr>
                <w:b/>
                <w:sz w:val="20"/>
                <w:szCs w:val="20"/>
              </w:rPr>
            </w:pPr>
            <w:r w:rsidRPr="00A35C5A">
              <w:rPr>
                <w:b/>
                <w:sz w:val="20"/>
                <w:szCs w:val="20"/>
              </w:rPr>
              <w:t>Explanations Tool</w:t>
            </w:r>
          </w:p>
          <w:p w14:paraId="32B12451" w14:textId="77777777" w:rsidR="0082445B" w:rsidRPr="00A35C5A" w:rsidRDefault="0082445B" w:rsidP="007B7FA2">
            <w:pPr>
              <w:spacing w:after="0"/>
              <w:rPr>
                <w:sz w:val="20"/>
                <w:szCs w:val="20"/>
              </w:rPr>
            </w:pPr>
            <w:r w:rsidRPr="00A35C5A">
              <w:rPr>
                <w:sz w:val="20"/>
                <w:szCs w:val="20"/>
              </w:rPr>
              <w:lastRenderedPageBreak/>
              <w:t>PPT Animation of chemical change</w:t>
            </w:r>
          </w:p>
          <w:p w14:paraId="50CB032D" w14:textId="77777777" w:rsidR="0082445B" w:rsidRPr="00A35C5A" w:rsidRDefault="0082445B" w:rsidP="007B7FA2">
            <w:pPr>
              <w:spacing w:after="0"/>
              <w:rPr>
                <w:sz w:val="20"/>
                <w:szCs w:val="20"/>
              </w:rPr>
            </w:pPr>
            <w:r w:rsidRPr="00A35C5A">
              <w:rPr>
                <w:sz w:val="20"/>
                <w:szCs w:val="20"/>
              </w:rPr>
              <w:t>Powers of Ten Poster</w:t>
            </w:r>
          </w:p>
        </w:tc>
      </w:tr>
      <w:tr w:rsidR="0082445B" w:rsidRPr="00A35C5A" w14:paraId="6CBD3E32" w14:textId="77777777" w:rsidTr="007B7FA2">
        <w:tc>
          <w:tcPr>
            <w:tcW w:w="2700" w:type="dxa"/>
          </w:tcPr>
          <w:p w14:paraId="6B0A8BD1" w14:textId="77777777" w:rsidR="0082445B" w:rsidRPr="00A35C5A" w:rsidRDefault="0082445B" w:rsidP="007B7FA2">
            <w:pPr>
              <w:spacing w:after="0"/>
              <w:rPr>
                <w:sz w:val="20"/>
                <w:szCs w:val="20"/>
              </w:rPr>
            </w:pPr>
            <w:r w:rsidRPr="00A35C5A">
              <w:rPr>
                <w:sz w:val="20"/>
                <w:szCs w:val="20"/>
              </w:rPr>
              <w:lastRenderedPageBreak/>
              <w:t>Encourage students to recall the investigation.</w:t>
            </w:r>
          </w:p>
        </w:tc>
        <w:tc>
          <w:tcPr>
            <w:tcW w:w="4320" w:type="dxa"/>
          </w:tcPr>
          <w:p w14:paraId="0EA2CBD0" w14:textId="77777777" w:rsidR="0082445B" w:rsidRPr="00A35C5A" w:rsidRDefault="0082445B" w:rsidP="007B7FA2">
            <w:pPr>
              <w:spacing w:after="0"/>
              <w:rPr>
                <w:i/>
                <w:sz w:val="20"/>
                <w:szCs w:val="20"/>
              </w:rPr>
            </w:pPr>
            <w:r w:rsidRPr="00A35C5A">
              <w:rPr>
                <w:i/>
                <w:sz w:val="20"/>
                <w:szCs w:val="20"/>
              </w:rPr>
              <w:t xml:space="preserve">When did this chemical change happen during our investigation? </w:t>
            </w:r>
          </w:p>
          <w:p w14:paraId="167199D8" w14:textId="77777777" w:rsidR="0082445B" w:rsidRPr="00A35C5A" w:rsidRDefault="0082445B" w:rsidP="007B7FA2">
            <w:pPr>
              <w:spacing w:after="0"/>
              <w:rPr>
                <w:i/>
                <w:sz w:val="20"/>
                <w:szCs w:val="20"/>
              </w:rPr>
            </w:pPr>
            <w:r w:rsidRPr="00A35C5A">
              <w:rPr>
                <w:i/>
                <w:sz w:val="20"/>
                <w:szCs w:val="20"/>
              </w:rPr>
              <w:t xml:space="preserve">How do we know that? What is our evidence? </w:t>
            </w:r>
          </w:p>
          <w:p w14:paraId="1F27BE8D" w14:textId="77777777" w:rsidR="0082445B" w:rsidRPr="00A35C5A" w:rsidRDefault="0082445B" w:rsidP="007B7FA2">
            <w:pPr>
              <w:spacing w:after="0"/>
              <w:rPr>
                <w:i/>
                <w:sz w:val="20"/>
                <w:szCs w:val="20"/>
              </w:rPr>
            </w:pPr>
            <w:r w:rsidRPr="00A35C5A">
              <w:rPr>
                <w:i/>
                <w:sz w:val="20"/>
                <w:szCs w:val="20"/>
              </w:rPr>
              <w:t xml:space="preserve">What were the macroscopic indicators that this chemical change took place? </w:t>
            </w:r>
          </w:p>
        </w:tc>
        <w:tc>
          <w:tcPr>
            <w:tcW w:w="2340" w:type="dxa"/>
          </w:tcPr>
          <w:p w14:paraId="52C5DAD9" w14:textId="77777777" w:rsidR="0082445B" w:rsidRPr="00A35C5A" w:rsidRDefault="0082445B" w:rsidP="007B7FA2">
            <w:pPr>
              <w:spacing w:after="0"/>
              <w:rPr>
                <w:b/>
                <w:sz w:val="20"/>
                <w:szCs w:val="20"/>
              </w:rPr>
            </w:pPr>
            <w:r w:rsidRPr="00A35C5A">
              <w:rPr>
                <w:b/>
                <w:sz w:val="20"/>
                <w:szCs w:val="20"/>
              </w:rPr>
              <w:t>Evidence-Based Arguments Tool</w:t>
            </w:r>
          </w:p>
          <w:p w14:paraId="0B699672" w14:textId="77777777" w:rsidR="0082445B" w:rsidRPr="00A35C5A" w:rsidRDefault="0082445B" w:rsidP="007B7FA2">
            <w:pPr>
              <w:spacing w:after="0"/>
              <w:rPr>
                <w:sz w:val="20"/>
                <w:szCs w:val="20"/>
              </w:rPr>
            </w:pPr>
            <w:r w:rsidRPr="00A35C5A">
              <w:rPr>
                <w:sz w:val="20"/>
                <w:szCs w:val="20"/>
              </w:rPr>
              <w:t>Investigation Video</w:t>
            </w:r>
          </w:p>
        </w:tc>
      </w:tr>
      <w:tr w:rsidR="0082445B" w:rsidRPr="00A35C5A" w14:paraId="0094DC13" w14:textId="77777777" w:rsidTr="007B7FA2">
        <w:tc>
          <w:tcPr>
            <w:tcW w:w="2700" w:type="dxa"/>
          </w:tcPr>
          <w:p w14:paraId="3307F981" w14:textId="77777777" w:rsidR="0082445B" w:rsidRPr="00A35C5A" w:rsidRDefault="0082445B" w:rsidP="007B7FA2">
            <w:pPr>
              <w:spacing w:after="0"/>
              <w:rPr>
                <w:sz w:val="20"/>
                <w:szCs w:val="20"/>
              </w:rPr>
            </w:pPr>
            <w:r w:rsidRPr="00A35C5A">
              <w:rPr>
                <w:sz w:val="20"/>
                <w:szCs w:val="20"/>
              </w:rPr>
              <w:t>Elicit a range of student explanations. Press for details. Encourage students to examine, compare, and contrast their explanations with others’.</w:t>
            </w:r>
          </w:p>
        </w:tc>
        <w:tc>
          <w:tcPr>
            <w:tcW w:w="4320" w:type="dxa"/>
          </w:tcPr>
          <w:p w14:paraId="53FB8EB9" w14:textId="77777777" w:rsidR="0082445B" w:rsidRPr="00A35C5A" w:rsidRDefault="0082445B" w:rsidP="007B7FA2">
            <w:pPr>
              <w:spacing w:after="0"/>
              <w:rPr>
                <w:i/>
                <w:sz w:val="20"/>
                <w:szCs w:val="20"/>
              </w:rPr>
            </w:pPr>
            <w:r w:rsidRPr="00A35C5A">
              <w:rPr>
                <w:i/>
                <w:sz w:val="20"/>
                <w:szCs w:val="20"/>
              </w:rPr>
              <w:t xml:space="preserve">Who can add to that explanation? </w:t>
            </w:r>
          </w:p>
          <w:p w14:paraId="749F2645" w14:textId="77777777" w:rsidR="0082445B" w:rsidRPr="00A35C5A" w:rsidRDefault="0082445B" w:rsidP="007B7FA2">
            <w:pPr>
              <w:spacing w:after="0"/>
              <w:rPr>
                <w:i/>
                <w:sz w:val="20"/>
                <w:szCs w:val="20"/>
              </w:rPr>
            </w:pPr>
            <w:r w:rsidRPr="00A35C5A">
              <w:rPr>
                <w:i/>
                <w:sz w:val="20"/>
                <w:szCs w:val="20"/>
              </w:rPr>
              <w:t>What do you mean by _____? Say more.</w:t>
            </w:r>
          </w:p>
          <w:p w14:paraId="188C27D2" w14:textId="3E55C698" w:rsidR="0082445B" w:rsidRPr="00A35C5A" w:rsidRDefault="002F5BC9" w:rsidP="007B7FA2">
            <w:pPr>
              <w:spacing w:after="0"/>
              <w:rPr>
                <w:i/>
                <w:sz w:val="20"/>
                <w:szCs w:val="20"/>
              </w:rPr>
            </w:pPr>
            <w:r w:rsidRPr="00A35C5A">
              <w:rPr>
                <w:i/>
                <w:sz w:val="20"/>
                <w:szCs w:val="20"/>
              </w:rPr>
              <w:t>So,</w:t>
            </w:r>
            <w:r w:rsidR="0082445B" w:rsidRPr="00A35C5A">
              <w:rPr>
                <w:i/>
                <w:sz w:val="20"/>
                <w:szCs w:val="20"/>
              </w:rPr>
              <w:t xml:space="preserve"> I think you said _____. Is that right?</w:t>
            </w:r>
          </w:p>
          <w:p w14:paraId="53E0556A" w14:textId="77777777" w:rsidR="0082445B" w:rsidRPr="00A35C5A" w:rsidRDefault="0082445B" w:rsidP="007B7FA2">
            <w:pPr>
              <w:spacing w:after="0"/>
              <w:rPr>
                <w:i/>
                <w:sz w:val="20"/>
                <w:szCs w:val="20"/>
              </w:rPr>
            </w:pPr>
            <w:r w:rsidRPr="00A35C5A">
              <w:rPr>
                <w:i/>
                <w:sz w:val="20"/>
                <w:szCs w:val="20"/>
              </w:rPr>
              <w:t xml:space="preserve">Who has a different explanation? </w:t>
            </w:r>
          </w:p>
          <w:p w14:paraId="6039B134" w14:textId="77777777" w:rsidR="0082445B" w:rsidRPr="00A35C5A" w:rsidRDefault="0082445B" w:rsidP="007B7FA2">
            <w:pPr>
              <w:spacing w:after="0"/>
              <w:rPr>
                <w:i/>
                <w:sz w:val="20"/>
                <w:szCs w:val="20"/>
              </w:rPr>
            </w:pPr>
            <w:r w:rsidRPr="00A35C5A">
              <w:rPr>
                <w:i/>
                <w:sz w:val="20"/>
                <w:szCs w:val="20"/>
              </w:rPr>
              <w:t xml:space="preserve">How are those explanations similar/different? </w:t>
            </w:r>
          </w:p>
          <w:p w14:paraId="204FEEBC" w14:textId="77777777" w:rsidR="0082445B" w:rsidRPr="00A35C5A" w:rsidRDefault="0082445B" w:rsidP="007B7FA2">
            <w:pPr>
              <w:spacing w:after="0"/>
              <w:rPr>
                <w:i/>
                <w:sz w:val="20"/>
                <w:szCs w:val="20"/>
              </w:rPr>
            </w:pPr>
            <w:r w:rsidRPr="00A35C5A">
              <w:rPr>
                <w:i/>
                <w:sz w:val="20"/>
                <w:szCs w:val="20"/>
              </w:rPr>
              <w:t xml:space="preserve">Who can rephrase ________’s explanation? </w:t>
            </w:r>
          </w:p>
        </w:tc>
        <w:tc>
          <w:tcPr>
            <w:tcW w:w="2340" w:type="dxa"/>
          </w:tcPr>
          <w:p w14:paraId="358669C8" w14:textId="77777777" w:rsidR="0082445B" w:rsidRPr="00A35C5A" w:rsidRDefault="0082445B" w:rsidP="007B7FA2">
            <w:pPr>
              <w:spacing w:after="0"/>
              <w:rPr>
                <w:b/>
                <w:sz w:val="20"/>
                <w:szCs w:val="20"/>
              </w:rPr>
            </w:pPr>
            <w:r w:rsidRPr="00A35C5A">
              <w:rPr>
                <w:b/>
                <w:sz w:val="20"/>
                <w:szCs w:val="20"/>
              </w:rPr>
              <w:t>Explanations Tool</w:t>
            </w:r>
          </w:p>
        </w:tc>
      </w:tr>
    </w:tbl>
    <w:p w14:paraId="69CB8424" w14:textId="77777777"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14:paraId="3F993E9C" w14:textId="77777777" w:rsidR="00B977E7" w:rsidRDefault="00C65BBB" w:rsidP="00AD3132">
      <w:pPr>
        <w:pStyle w:val="Heading1"/>
      </w:pPr>
      <w:bookmarkStart w:id="1" w:name="_Toc262383100"/>
      <w:r w:rsidRPr="00D438F2">
        <w:lastRenderedPageBreak/>
        <w:t>Activit</w:t>
      </w:r>
      <w:bookmarkEnd w:id="0"/>
      <w:bookmarkEnd w:id="1"/>
      <w:r w:rsidR="0082445B">
        <w:t>y 6.1: Explaining Other Examples of Animals Growing, Moving and Functioning (50 min)</w:t>
      </w:r>
    </w:p>
    <w:p w14:paraId="7503AA54" w14:textId="08307F8F" w:rsidR="00AD3132" w:rsidRDefault="00AD3132" w:rsidP="00AD3132">
      <w:pPr>
        <w:pStyle w:val="Heading2"/>
      </w:pPr>
      <w:r>
        <w:t xml:space="preserve">Overview </w:t>
      </w:r>
      <w:r w:rsidR="00F034E3">
        <w:t>and Preparation</w:t>
      </w:r>
    </w:p>
    <w:p w14:paraId="28AA598B" w14:textId="77777777" w:rsidR="002B5F20" w:rsidRPr="002B5F20" w:rsidRDefault="002B5F20" w:rsidP="002B5F20">
      <w:pPr>
        <w:pStyle w:val="Heading3"/>
      </w:pPr>
      <w:r>
        <w:t>Target Student Performance</w:t>
      </w:r>
    </w:p>
    <w:p w14:paraId="2A39FB3F" w14:textId="77777777" w:rsidR="0082445B" w:rsidRPr="00CA53BB" w:rsidRDefault="0082445B" w:rsidP="0082445B">
      <w:pPr>
        <w:spacing w:beforeLines="40" w:before="96" w:afterLines="40" w:after="96"/>
      </w:pPr>
      <w:r>
        <w:t>Students develop integrated accounts of how other animals (salmon, mealworms, dolphins) grow, move and function through the processes of digestion, cellular respiration, and biosynthesis.</w:t>
      </w:r>
    </w:p>
    <w:p w14:paraId="0D6859E2" w14:textId="77777777" w:rsidR="00CD686F" w:rsidRDefault="00CD686F" w:rsidP="00EC7FB3">
      <w:pPr>
        <w:pStyle w:val="Heading3"/>
      </w:pPr>
      <w:r>
        <w:t>Resources You Provide</w:t>
      </w:r>
    </w:p>
    <w:p w14:paraId="774CFD34" w14:textId="77777777" w:rsidR="0082445B" w:rsidRPr="00AD05E5" w:rsidRDefault="0082445B" w:rsidP="0034618B">
      <w:pPr>
        <w:pStyle w:val="ListParagraph"/>
        <w:numPr>
          <w:ilvl w:val="0"/>
          <w:numId w:val="5"/>
        </w:numPr>
        <w:ind w:right="36"/>
        <w:rPr>
          <w:color w:val="0000FF"/>
        </w:rPr>
      </w:pPr>
      <w:r w:rsidRPr="002B5083">
        <w:t xml:space="preserve">(From previous </w:t>
      </w:r>
      <w:r>
        <w:t>lesson</w:t>
      </w:r>
      <w:r w:rsidRPr="002B5083">
        <w:t xml:space="preserve">) </w:t>
      </w:r>
      <w:r w:rsidRPr="00AD05E5">
        <w:rPr>
          <w:color w:val="0000FF"/>
        </w:rPr>
        <w:t xml:space="preserve">1.2 </w:t>
      </w:r>
      <w:r>
        <w:rPr>
          <w:color w:val="0000FF"/>
        </w:rPr>
        <w:t>Expressing Ideas and Questions</w:t>
      </w:r>
      <w:r w:rsidRPr="00AD05E5">
        <w:rPr>
          <w:color w:val="0000FF"/>
        </w:rPr>
        <w:t xml:space="preserve"> Tool for Animals Growing</w:t>
      </w:r>
    </w:p>
    <w:p w14:paraId="5F9AA661" w14:textId="77777777" w:rsidR="0082445B" w:rsidRPr="007542BE" w:rsidRDefault="0082445B" w:rsidP="0034618B">
      <w:pPr>
        <w:pStyle w:val="ListParagraph"/>
        <w:numPr>
          <w:ilvl w:val="0"/>
          <w:numId w:val="5"/>
        </w:numPr>
        <w:ind w:right="36"/>
        <w:rPr>
          <w:color w:val="0000FF"/>
        </w:rPr>
      </w:pPr>
      <w:r>
        <w:t xml:space="preserve">(From previous lesson) </w:t>
      </w:r>
      <w:r w:rsidRPr="007542BE">
        <w:rPr>
          <w:color w:val="0000FF"/>
        </w:rPr>
        <w:t>3.2 Mealworms Eating Class Results 11 x 17 Poster</w:t>
      </w:r>
      <w:r>
        <w:rPr>
          <w:color w:val="0000FF"/>
        </w:rPr>
        <w:t xml:space="preserve"> </w:t>
      </w:r>
      <w:r>
        <w:t xml:space="preserve">(or </w:t>
      </w:r>
      <w:r>
        <w:rPr>
          <w:color w:val="0000FF"/>
        </w:rPr>
        <w:t>Spreadsheet</w:t>
      </w:r>
      <w:r>
        <w:t>)</w:t>
      </w:r>
    </w:p>
    <w:p w14:paraId="4AEDC60F" w14:textId="77777777" w:rsidR="002B5F20" w:rsidRPr="002B5F20" w:rsidRDefault="0082445B" w:rsidP="0034618B">
      <w:pPr>
        <w:pStyle w:val="ListParagraph"/>
        <w:numPr>
          <w:ilvl w:val="0"/>
          <w:numId w:val="5"/>
        </w:numPr>
        <w:ind w:right="36"/>
      </w:pPr>
      <w:r>
        <w:t xml:space="preserve">(From previous lesson) </w:t>
      </w:r>
      <w:r w:rsidRPr="007542BE">
        <w:rPr>
          <w:color w:val="0000FF"/>
        </w:rPr>
        <w:t>3.</w:t>
      </w:r>
      <w:r>
        <w:rPr>
          <w:color w:val="0000FF"/>
        </w:rPr>
        <w:t>3 Evidence-Based Arguments Tool for Mealworms Eating</w:t>
      </w:r>
    </w:p>
    <w:p w14:paraId="1ED3F9BB" w14:textId="77777777" w:rsidR="00B977E7" w:rsidRPr="00D438F2" w:rsidRDefault="00B977E7" w:rsidP="00EC7FB3">
      <w:pPr>
        <w:pStyle w:val="Heading3"/>
      </w:pPr>
      <w:r w:rsidRPr="00D438F2">
        <w:t>Resources Provided</w:t>
      </w:r>
    </w:p>
    <w:p w14:paraId="45202AF6" w14:textId="77777777" w:rsidR="0082445B" w:rsidRPr="00172A63" w:rsidRDefault="0082445B" w:rsidP="0034618B">
      <w:pPr>
        <w:pStyle w:val="ListParagraph"/>
        <w:numPr>
          <w:ilvl w:val="0"/>
          <w:numId w:val="6"/>
        </w:numPr>
        <w:ind w:right="36"/>
        <w:rPr>
          <w:color w:val="0000FF"/>
        </w:rPr>
      </w:pPr>
      <w:r>
        <w:rPr>
          <w:color w:val="0000FF"/>
        </w:rPr>
        <w:t>6.1 Explaining Other Examples of Animals Growing and Moving PPT</w:t>
      </w:r>
    </w:p>
    <w:p w14:paraId="7E1D09C3" w14:textId="77777777" w:rsidR="0082445B" w:rsidRDefault="0082445B" w:rsidP="0034618B">
      <w:pPr>
        <w:pStyle w:val="ListParagraph"/>
        <w:numPr>
          <w:ilvl w:val="0"/>
          <w:numId w:val="6"/>
        </w:numPr>
        <w:ind w:right="36"/>
        <w:rPr>
          <w:color w:val="0000FF"/>
        </w:rPr>
      </w:pPr>
      <w:r>
        <w:rPr>
          <w:color w:val="0000FF"/>
        </w:rPr>
        <w:t>6.1 Other Animals Reading: Dolphins</w:t>
      </w:r>
    </w:p>
    <w:p w14:paraId="3B0C7B58" w14:textId="77777777" w:rsidR="0082445B" w:rsidRDefault="0082445B" w:rsidP="0034618B">
      <w:pPr>
        <w:pStyle w:val="ListParagraph"/>
        <w:numPr>
          <w:ilvl w:val="0"/>
          <w:numId w:val="6"/>
        </w:numPr>
        <w:ind w:right="36"/>
        <w:rPr>
          <w:color w:val="0000FF"/>
        </w:rPr>
      </w:pPr>
      <w:r>
        <w:rPr>
          <w:color w:val="0000FF"/>
        </w:rPr>
        <w:t>6.1 Other Animals Reading: Mealworms</w:t>
      </w:r>
    </w:p>
    <w:p w14:paraId="68E4C265" w14:textId="77777777" w:rsidR="0082445B" w:rsidRDefault="0082445B" w:rsidP="0034618B">
      <w:pPr>
        <w:pStyle w:val="ListParagraph"/>
        <w:numPr>
          <w:ilvl w:val="0"/>
          <w:numId w:val="6"/>
        </w:numPr>
        <w:ind w:right="36"/>
        <w:rPr>
          <w:color w:val="0000FF"/>
        </w:rPr>
      </w:pPr>
      <w:r>
        <w:rPr>
          <w:color w:val="0000FF"/>
        </w:rPr>
        <w:t>6.1 Other Animals Reading: Salmon</w:t>
      </w:r>
    </w:p>
    <w:p w14:paraId="2B029E52" w14:textId="77777777" w:rsidR="0082445B" w:rsidRPr="00172A63" w:rsidRDefault="0082445B" w:rsidP="0034618B">
      <w:pPr>
        <w:pStyle w:val="ListParagraph"/>
        <w:numPr>
          <w:ilvl w:val="0"/>
          <w:numId w:val="6"/>
        </w:numPr>
        <w:ind w:right="36"/>
        <w:rPr>
          <w:color w:val="0000FF"/>
        </w:rPr>
      </w:pPr>
      <w:r>
        <w:rPr>
          <w:color w:val="0000FF"/>
        </w:rPr>
        <w:t>6.1 Dolphins Worksheet</w:t>
      </w:r>
    </w:p>
    <w:p w14:paraId="1E806C69" w14:textId="77777777" w:rsidR="0082445B" w:rsidRDefault="0082445B" w:rsidP="0034618B">
      <w:pPr>
        <w:pStyle w:val="ListParagraph"/>
        <w:numPr>
          <w:ilvl w:val="0"/>
          <w:numId w:val="6"/>
        </w:numPr>
        <w:ind w:right="36"/>
        <w:rPr>
          <w:color w:val="0000FF"/>
        </w:rPr>
      </w:pPr>
      <w:r>
        <w:rPr>
          <w:color w:val="0000FF"/>
        </w:rPr>
        <w:t>6.1 Mealworms Worksheet</w:t>
      </w:r>
    </w:p>
    <w:p w14:paraId="3FCBA999" w14:textId="77777777" w:rsidR="0082445B" w:rsidRPr="00D01973" w:rsidRDefault="0082445B" w:rsidP="0034618B">
      <w:pPr>
        <w:pStyle w:val="ListParagraph"/>
        <w:numPr>
          <w:ilvl w:val="0"/>
          <w:numId w:val="6"/>
        </w:numPr>
        <w:ind w:right="36"/>
        <w:rPr>
          <w:color w:val="0000FF"/>
        </w:rPr>
      </w:pPr>
      <w:r>
        <w:rPr>
          <w:color w:val="0000FF"/>
        </w:rPr>
        <w:t>6.1 Salmon Worksheet</w:t>
      </w:r>
    </w:p>
    <w:p w14:paraId="033627EE" w14:textId="77777777" w:rsidR="0082445B" w:rsidRPr="00702828" w:rsidRDefault="0082445B" w:rsidP="0034618B">
      <w:pPr>
        <w:pStyle w:val="ListParagraph"/>
        <w:numPr>
          <w:ilvl w:val="0"/>
          <w:numId w:val="6"/>
        </w:numPr>
        <w:ind w:right="36"/>
        <w:rPr>
          <w:color w:val="7030A0"/>
        </w:rPr>
      </w:pPr>
      <w:r w:rsidRPr="00702828">
        <w:rPr>
          <w:color w:val="7030A0"/>
        </w:rPr>
        <w:t>6.1 Grading Dolphins Worksheet</w:t>
      </w:r>
    </w:p>
    <w:p w14:paraId="4FA684AA" w14:textId="77777777" w:rsidR="0082445B" w:rsidRPr="00702828" w:rsidRDefault="0082445B" w:rsidP="0034618B">
      <w:pPr>
        <w:pStyle w:val="ListParagraph"/>
        <w:numPr>
          <w:ilvl w:val="0"/>
          <w:numId w:val="6"/>
        </w:numPr>
        <w:ind w:right="36"/>
        <w:rPr>
          <w:color w:val="7030A0"/>
        </w:rPr>
      </w:pPr>
      <w:r w:rsidRPr="00702828">
        <w:rPr>
          <w:color w:val="7030A0"/>
        </w:rPr>
        <w:t>6.1 Grading Mealworms Worksheet</w:t>
      </w:r>
    </w:p>
    <w:p w14:paraId="423C583C" w14:textId="77777777" w:rsidR="001E409A" w:rsidRPr="00702828" w:rsidRDefault="0082445B" w:rsidP="0034618B">
      <w:pPr>
        <w:pStyle w:val="ListParagraph"/>
        <w:numPr>
          <w:ilvl w:val="0"/>
          <w:numId w:val="6"/>
        </w:numPr>
        <w:ind w:right="36"/>
        <w:rPr>
          <w:color w:val="7030A0"/>
        </w:rPr>
      </w:pPr>
      <w:r w:rsidRPr="00702828">
        <w:rPr>
          <w:color w:val="7030A0"/>
        </w:rPr>
        <w:t>6.1 Grading Salmon Worksheet</w:t>
      </w:r>
    </w:p>
    <w:p w14:paraId="2011C48C" w14:textId="77777777" w:rsidR="00016EEC" w:rsidRPr="00D438F2" w:rsidRDefault="00016EEC" w:rsidP="00016EEC">
      <w:pPr>
        <w:pStyle w:val="Heading3"/>
      </w:pPr>
      <w:r>
        <w:t xml:space="preserve">Recurring </w:t>
      </w:r>
      <w:r w:rsidRPr="00D438F2">
        <w:t>Resources</w:t>
      </w:r>
    </w:p>
    <w:p w14:paraId="64AE0506" w14:textId="77777777" w:rsidR="00D670D4" w:rsidRDefault="00D670D4" w:rsidP="0034618B">
      <w:pPr>
        <w:pStyle w:val="ListParagraph"/>
        <w:numPr>
          <w:ilvl w:val="0"/>
          <w:numId w:val="6"/>
        </w:numPr>
        <w:ind w:right="36"/>
        <w:rPr>
          <w:color w:val="0000FF"/>
        </w:rPr>
      </w:pPr>
      <w:r w:rsidRPr="00954917">
        <w:rPr>
          <w:color w:val="00B050"/>
        </w:rPr>
        <w:t xml:space="preserve">Three Questions 11 x 17 Poster </w:t>
      </w:r>
      <w:r>
        <w:t>(1 per class)</w:t>
      </w:r>
    </w:p>
    <w:p w14:paraId="0303B30A" w14:textId="77777777" w:rsidR="00016EEC" w:rsidRPr="00D670D4" w:rsidRDefault="00D670D4" w:rsidP="0034618B">
      <w:pPr>
        <w:pStyle w:val="ListParagraph"/>
        <w:numPr>
          <w:ilvl w:val="0"/>
          <w:numId w:val="6"/>
        </w:numPr>
        <w:ind w:right="36"/>
        <w:rPr>
          <w:color w:val="0000FF"/>
        </w:rPr>
      </w:pPr>
      <w:r w:rsidRPr="00954917">
        <w:rPr>
          <w:color w:val="00B050"/>
        </w:rPr>
        <w:t xml:space="preserve">Three Questions Handout </w:t>
      </w:r>
      <w:r>
        <w:t>(1 per student)</w:t>
      </w:r>
    </w:p>
    <w:p w14:paraId="3FF843C6" w14:textId="77777777" w:rsidR="00B977E7" w:rsidRPr="00D438F2" w:rsidRDefault="009E795F" w:rsidP="00EC7FB3">
      <w:pPr>
        <w:pStyle w:val="Heading3"/>
      </w:pPr>
      <w:r w:rsidRPr="00D438F2">
        <w:t>Set</w:t>
      </w:r>
      <w:r w:rsidR="00B977E7" w:rsidRPr="00D438F2">
        <w:t>up</w:t>
      </w:r>
    </w:p>
    <w:p w14:paraId="324CE52A" w14:textId="77777777" w:rsidR="00D670D4" w:rsidRPr="00F309D7" w:rsidRDefault="00D670D4" w:rsidP="00D670D4">
      <w:pPr>
        <w:ind w:right="36"/>
        <w:rPr>
          <w:color w:val="0000FF"/>
        </w:rPr>
      </w:pPr>
      <w:r>
        <w:t xml:space="preserve">Prepare several copies of each version of </w:t>
      </w:r>
      <w:r w:rsidRPr="00AD05E5">
        <w:rPr>
          <w:color w:val="0000FF"/>
        </w:rPr>
        <w:t xml:space="preserve">6.1 </w:t>
      </w:r>
      <w:r>
        <w:rPr>
          <w:color w:val="0000FF"/>
        </w:rPr>
        <w:t xml:space="preserve">Other Animals Reading </w:t>
      </w:r>
      <w:r>
        <w:rPr>
          <w:color w:val="000000" w:themeColor="text1"/>
        </w:rPr>
        <w:t xml:space="preserve">and </w:t>
      </w:r>
      <w:r w:rsidRPr="00172A63">
        <w:rPr>
          <w:color w:val="0432FF"/>
        </w:rPr>
        <w:t xml:space="preserve">6.1 </w:t>
      </w:r>
      <w:r>
        <w:rPr>
          <w:color w:val="0432FF"/>
        </w:rPr>
        <w:t>Dolphins/Mealworms/Salmon Worksheet</w:t>
      </w:r>
      <w:r>
        <w:t xml:space="preserve">, so that there is one reading and the accompanying worksheet for each student. Gather the class results poster and spreadsheet from Activity 3.2, as well as their completed copies of </w:t>
      </w:r>
      <w:r w:rsidRPr="00AD05E5">
        <w:rPr>
          <w:color w:val="0000FF"/>
        </w:rPr>
        <w:t xml:space="preserve">1.2 </w:t>
      </w:r>
      <w:r>
        <w:rPr>
          <w:color w:val="0000FF"/>
        </w:rPr>
        <w:t>Expressing Ideas and Questions</w:t>
      </w:r>
      <w:r w:rsidRPr="00AD05E5">
        <w:rPr>
          <w:color w:val="0000FF"/>
        </w:rPr>
        <w:t xml:space="preserve"> Tool for Animals Growing</w:t>
      </w:r>
      <w:r>
        <w:t xml:space="preserve"> and </w:t>
      </w:r>
      <w:r w:rsidRPr="00F309D7">
        <w:rPr>
          <w:color w:val="0000FF"/>
        </w:rPr>
        <w:t>3.</w:t>
      </w:r>
      <w:r>
        <w:rPr>
          <w:color w:val="0000FF"/>
        </w:rPr>
        <w:t>3</w:t>
      </w:r>
      <w:r w:rsidRPr="00F309D7">
        <w:rPr>
          <w:color w:val="0000FF"/>
        </w:rPr>
        <w:t xml:space="preserve"> Evidence-Based Arguments Tool for Mealworms Eating</w:t>
      </w:r>
      <w:r>
        <w:t xml:space="preserve">. Prepare a computer and a projector to display the PPT. </w:t>
      </w:r>
    </w:p>
    <w:p w14:paraId="4B004BC2" w14:textId="0769BDEF" w:rsidR="000E5EE0" w:rsidRPr="00CD686F" w:rsidRDefault="007A3B68" w:rsidP="00CD686F">
      <w:pPr>
        <w:pStyle w:val="Heading2"/>
        <w:rPr>
          <w:color w:val="FF0000"/>
        </w:rPr>
      </w:pPr>
      <w:r w:rsidRPr="00D438F2">
        <w:t>Directions</w:t>
      </w:r>
    </w:p>
    <w:tbl>
      <w:tblPr>
        <w:tblStyle w:val="TableGrid"/>
        <w:tblW w:w="9273" w:type="dxa"/>
        <w:tblLayout w:type="fixed"/>
        <w:tblLook w:val="04A0" w:firstRow="1" w:lastRow="0" w:firstColumn="1" w:lastColumn="0" w:noHBand="0" w:noVBand="1"/>
      </w:tblPr>
      <w:tblGrid>
        <w:gridCol w:w="9273"/>
      </w:tblGrid>
      <w:tr w:rsidR="00D670D4" w:rsidRPr="00324D49" w14:paraId="6BEA361B" w14:textId="77777777" w:rsidTr="00D670D4">
        <w:trPr>
          <w:trHeight w:val="710"/>
        </w:trPr>
        <w:tc>
          <w:tcPr>
            <w:tcW w:w="9273" w:type="dxa"/>
          </w:tcPr>
          <w:p w14:paraId="65672099" w14:textId="77777777" w:rsidR="00D670D4" w:rsidRPr="00AD05E5" w:rsidRDefault="00D670D4" w:rsidP="0034618B">
            <w:pPr>
              <w:pStyle w:val="ListParagraph"/>
              <w:numPr>
                <w:ilvl w:val="0"/>
                <w:numId w:val="7"/>
              </w:numPr>
              <w:rPr>
                <w:b/>
              </w:rPr>
            </w:pPr>
            <w:r w:rsidRPr="00AD05E5">
              <w:rPr>
                <w:b/>
                <w:bCs/>
              </w:rPr>
              <w:t>Use the instructional model to show students where they are in the course of the unit.</w:t>
            </w:r>
          </w:p>
          <w:p w14:paraId="405A8697" w14:textId="77777777" w:rsidR="00D670D4" w:rsidRPr="009F385F" w:rsidRDefault="00D670D4" w:rsidP="007B7FA2">
            <w:r w:rsidRPr="00FA5A3C">
              <w:t xml:space="preserve">Display slide 2 of the </w:t>
            </w:r>
            <w:r w:rsidRPr="009F385F">
              <w:rPr>
                <w:color w:val="0000FF"/>
              </w:rPr>
              <w:t>6.1 Explaining Other Examples of Animals Moving and Growing PPT</w:t>
            </w:r>
            <w:r w:rsidRPr="009F385F">
              <w:t xml:space="preserve">. </w:t>
            </w:r>
          </w:p>
        </w:tc>
      </w:tr>
      <w:tr w:rsidR="00D670D4" w:rsidRPr="00324D49" w14:paraId="168FFA57" w14:textId="77777777" w:rsidTr="00D670D4">
        <w:trPr>
          <w:trHeight w:val="710"/>
        </w:trPr>
        <w:tc>
          <w:tcPr>
            <w:tcW w:w="9273" w:type="dxa"/>
          </w:tcPr>
          <w:p w14:paraId="132A8F31" w14:textId="77777777" w:rsidR="00D670D4" w:rsidRPr="00AD05E5" w:rsidRDefault="00D670D4" w:rsidP="0034618B">
            <w:pPr>
              <w:pStyle w:val="ListParagraph"/>
              <w:numPr>
                <w:ilvl w:val="0"/>
                <w:numId w:val="7"/>
              </w:numPr>
              <w:rPr>
                <w:b/>
              </w:rPr>
            </w:pPr>
            <w:r w:rsidRPr="00AD05E5">
              <w:rPr>
                <w:b/>
              </w:rPr>
              <w:t>Review the ways in which animals use food.</w:t>
            </w:r>
          </w:p>
          <w:p w14:paraId="62C3F522" w14:textId="77777777" w:rsidR="00D670D4" w:rsidRPr="00AD05E5" w:rsidRDefault="00D670D4" w:rsidP="007B7FA2">
            <w:r w:rsidRPr="00AD05E5">
              <w:t xml:space="preserve">Use Slides 3-6 of the PPT to review what students have learned about how animals use food. </w:t>
            </w:r>
          </w:p>
          <w:p w14:paraId="12A00B3F" w14:textId="77777777" w:rsidR="00D670D4" w:rsidRPr="00AD05E5" w:rsidRDefault="00D670D4" w:rsidP="0034618B">
            <w:pPr>
              <w:pStyle w:val="ListParagraph"/>
              <w:numPr>
                <w:ilvl w:val="0"/>
                <w:numId w:val="9"/>
              </w:numPr>
              <w:ind w:left="342"/>
            </w:pPr>
            <w:r w:rsidRPr="00AD05E5">
              <w:lastRenderedPageBreak/>
              <w:t>Slide 3 reminds students that the unit is about all kinds of animals</w:t>
            </w:r>
            <w:r>
              <w:t>.</w:t>
            </w:r>
          </w:p>
          <w:p w14:paraId="20DC26F6" w14:textId="77777777" w:rsidR="00D670D4" w:rsidRPr="00AD05E5" w:rsidRDefault="00D670D4" w:rsidP="0034618B">
            <w:pPr>
              <w:pStyle w:val="ListParagraph"/>
              <w:numPr>
                <w:ilvl w:val="0"/>
                <w:numId w:val="9"/>
              </w:numPr>
              <w:ind w:left="342"/>
            </w:pPr>
            <w:r w:rsidRPr="00AD05E5">
              <w:t>Slide 4 reminds students of structures that all animals have in common at different scales: cells that are made of molecules that are made of atoms.</w:t>
            </w:r>
          </w:p>
          <w:p w14:paraId="38CF7240" w14:textId="77777777" w:rsidR="00D670D4" w:rsidRPr="00AD05E5" w:rsidRDefault="00D670D4" w:rsidP="0034618B">
            <w:pPr>
              <w:pStyle w:val="ListParagraph"/>
              <w:numPr>
                <w:ilvl w:val="0"/>
                <w:numId w:val="9"/>
              </w:numPr>
              <w:ind w:left="342"/>
            </w:pPr>
            <w:r w:rsidRPr="00AD05E5">
              <w:t>Slide 5 reminds students that all animals eat food made mostly of water and large organic molecules, and that some large organic molecules leave the animals as feces</w:t>
            </w:r>
            <w:r>
              <w:t>.</w:t>
            </w:r>
          </w:p>
          <w:p w14:paraId="095ED4A6" w14:textId="77777777" w:rsidR="00D670D4" w:rsidRPr="00AD05E5" w:rsidRDefault="00D670D4" w:rsidP="0034618B">
            <w:pPr>
              <w:pStyle w:val="ListParagraph"/>
              <w:numPr>
                <w:ilvl w:val="0"/>
                <w:numId w:val="9"/>
              </w:numPr>
              <w:ind w:left="342"/>
            </w:pPr>
            <w:r w:rsidRPr="00AD05E5">
              <w:t>Slide 6 reminds students that after food is digested the molecules can either be used for growth through biosynthesis or energy through cellular respiration.</w:t>
            </w:r>
          </w:p>
          <w:p w14:paraId="16109E27" w14:textId="77777777" w:rsidR="00D670D4" w:rsidRPr="00FA5A3C" w:rsidRDefault="00D670D4" w:rsidP="0034618B">
            <w:pPr>
              <w:pStyle w:val="ListParagraph"/>
              <w:numPr>
                <w:ilvl w:val="0"/>
                <w:numId w:val="9"/>
              </w:numPr>
              <w:ind w:left="342"/>
            </w:pPr>
            <w:r w:rsidRPr="00AD05E5">
              <w:t>Tell students that their explanations today will be to tell this whole story.</w:t>
            </w:r>
            <w:r w:rsidRPr="00AD05E5" w:rsidDel="000C7019">
              <w:t xml:space="preserve"> </w:t>
            </w:r>
          </w:p>
        </w:tc>
      </w:tr>
      <w:tr w:rsidR="00D670D4" w:rsidRPr="00324D49" w14:paraId="2057C36E" w14:textId="77777777" w:rsidTr="00D670D4">
        <w:trPr>
          <w:trHeight w:val="710"/>
        </w:trPr>
        <w:tc>
          <w:tcPr>
            <w:tcW w:w="9273" w:type="dxa"/>
          </w:tcPr>
          <w:p w14:paraId="2C83899D" w14:textId="77777777" w:rsidR="00D670D4" w:rsidRDefault="00D670D4" w:rsidP="0034618B">
            <w:pPr>
              <w:pStyle w:val="ListParagraph"/>
              <w:numPr>
                <w:ilvl w:val="0"/>
                <w:numId w:val="7"/>
              </w:numPr>
              <w:rPr>
                <w:b/>
                <w:bCs/>
              </w:rPr>
            </w:pPr>
            <w:r>
              <w:rPr>
                <w:b/>
                <w:bCs/>
              </w:rPr>
              <w:lastRenderedPageBreak/>
              <w:t>Have students complete the reading and corresponding explanation worksheet for one other animals</w:t>
            </w:r>
            <w:r w:rsidRPr="002C60A1">
              <w:rPr>
                <w:b/>
                <w:bCs/>
                <w:i/>
              </w:rPr>
              <w:t>.</w:t>
            </w:r>
            <w:r w:rsidRPr="002C60A1">
              <w:rPr>
                <w:b/>
                <w:bCs/>
              </w:rPr>
              <w:t xml:space="preserve"> </w:t>
            </w:r>
          </w:p>
          <w:p w14:paraId="4D4313BE" w14:textId="77777777" w:rsidR="00D670D4" w:rsidRPr="00172A63" w:rsidRDefault="00D670D4" w:rsidP="007B7FA2">
            <w:pPr>
              <w:ind w:right="36"/>
              <w:rPr>
                <w:color w:val="000000" w:themeColor="text1"/>
              </w:rPr>
            </w:pPr>
            <w:r w:rsidRPr="00FF2108">
              <w:rPr>
                <w:bCs/>
              </w:rPr>
              <w:t xml:space="preserve">Display slide 7 of the </w:t>
            </w:r>
            <w:r w:rsidRPr="00172A63">
              <w:rPr>
                <w:bCs/>
                <w:color w:val="0432FF"/>
              </w:rPr>
              <w:t>6</w:t>
            </w:r>
            <w:r w:rsidRPr="00172A63">
              <w:rPr>
                <w:color w:val="0432FF"/>
              </w:rPr>
              <w:t>.1 Explaining</w:t>
            </w:r>
            <w:r w:rsidRPr="00172A63">
              <w:rPr>
                <w:color w:val="000000" w:themeColor="text1"/>
              </w:rPr>
              <w:t xml:space="preserve"> </w:t>
            </w:r>
            <w:r w:rsidRPr="00172A63">
              <w:rPr>
                <w:color w:val="0000FF"/>
              </w:rPr>
              <w:t>Other Examples of Animals Moving and Growing PPT</w:t>
            </w:r>
            <w:r>
              <w:rPr>
                <w:color w:val="000000" w:themeColor="text1"/>
              </w:rPr>
              <w:t>.</w:t>
            </w:r>
          </w:p>
          <w:p w14:paraId="21593359" w14:textId="77777777" w:rsidR="00D670D4" w:rsidRPr="006A727E" w:rsidRDefault="00D670D4" w:rsidP="0034618B">
            <w:pPr>
              <w:pStyle w:val="ListParagraph"/>
              <w:numPr>
                <w:ilvl w:val="0"/>
                <w:numId w:val="13"/>
              </w:numPr>
              <w:ind w:left="342" w:right="36"/>
              <w:rPr>
                <w:color w:val="0000FF"/>
              </w:rPr>
            </w:pPr>
            <w:r>
              <w:t xml:space="preserve">Give each student a copy of one of the </w:t>
            </w:r>
            <w:r>
              <w:rPr>
                <w:color w:val="0000FF"/>
              </w:rPr>
              <w:t>6.1 Other Animals Readings</w:t>
            </w:r>
            <w:r>
              <w:rPr>
                <w:color w:val="000000" w:themeColor="text1"/>
              </w:rPr>
              <w:t>. About 1/3 of the students should read about each animal.</w:t>
            </w:r>
          </w:p>
          <w:p w14:paraId="76139035" w14:textId="77777777" w:rsidR="00D670D4" w:rsidRPr="00172A63" w:rsidRDefault="00D670D4" w:rsidP="0034618B">
            <w:pPr>
              <w:pStyle w:val="ListParagraph"/>
              <w:numPr>
                <w:ilvl w:val="0"/>
                <w:numId w:val="13"/>
              </w:numPr>
              <w:ind w:left="342" w:right="36"/>
              <w:rPr>
                <w:color w:val="0000FF"/>
              </w:rPr>
            </w:pPr>
            <w:r>
              <w:t xml:space="preserve">Have students complete the </w:t>
            </w:r>
            <w:r>
              <w:rPr>
                <w:color w:val="0432FF"/>
              </w:rPr>
              <w:t xml:space="preserve">6.1 Dolphins/Mealworms/Salmon Worksheet </w:t>
            </w:r>
            <w:r>
              <w:rPr>
                <w:color w:val="000000" w:themeColor="text1"/>
              </w:rPr>
              <w:t>for the animal they read about.</w:t>
            </w:r>
            <w:r>
              <w:rPr>
                <w:color w:val="0432FF"/>
              </w:rPr>
              <w:t xml:space="preserve"> </w:t>
            </w:r>
          </w:p>
          <w:p w14:paraId="679027E7" w14:textId="77777777" w:rsidR="00D670D4" w:rsidRPr="00172A63" w:rsidRDefault="00D670D4" w:rsidP="007B7FA2">
            <w:pPr>
              <w:ind w:left="-18" w:right="36"/>
              <w:rPr>
                <w:color w:val="0000FF"/>
              </w:rPr>
            </w:pPr>
            <w:r w:rsidRPr="00172A63">
              <w:rPr>
                <w:color w:val="00B050"/>
              </w:rPr>
              <w:t xml:space="preserve">Modifications: Students can work in pairs or groups with those who have the </w:t>
            </w:r>
            <w:r>
              <w:rPr>
                <w:color w:val="00B050"/>
              </w:rPr>
              <w:t>animal.</w:t>
            </w:r>
          </w:p>
        </w:tc>
      </w:tr>
      <w:tr w:rsidR="00D670D4" w:rsidRPr="00324D49" w14:paraId="7D8B09F6" w14:textId="77777777" w:rsidTr="00D670D4">
        <w:trPr>
          <w:trHeight w:val="323"/>
        </w:trPr>
        <w:tc>
          <w:tcPr>
            <w:tcW w:w="9273" w:type="dxa"/>
          </w:tcPr>
          <w:p w14:paraId="61F105C3" w14:textId="77777777" w:rsidR="00D670D4" w:rsidRPr="006A727E" w:rsidRDefault="00D670D4" w:rsidP="0034618B">
            <w:pPr>
              <w:pStyle w:val="ListParagraph"/>
              <w:numPr>
                <w:ilvl w:val="0"/>
                <w:numId w:val="7"/>
              </w:numPr>
              <w:ind w:right="36"/>
              <w:rPr>
                <w:b/>
                <w:color w:val="000000" w:themeColor="text1"/>
              </w:rPr>
            </w:pPr>
            <w:r w:rsidRPr="006A727E">
              <w:rPr>
                <w:b/>
                <w:color w:val="000000" w:themeColor="text1"/>
              </w:rPr>
              <w:t xml:space="preserve">Have students who </w:t>
            </w:r>
            <w:r>
              <w:rPr>
                <w:b/>
                <w:color w:val="000000" w:themeColor="text1"/>
              </w:rPr>
              <w:t>focused on the same animal</w:t>
            </w:r>
            <w:r w:rsidRPr="006A727E">
              <w:rPr>
                <w:b/>
                <w:color w:val="000000" w:themeColor="text1"/>
              </w:rPr>
              <w:t xml:space="preserve"> form a group.</w:t>
            </w:r>
          </w:p>
          <w:p w14:paraId="7676E985" w14:textId="77777777" w:rsidR="00D670D4" w:rsidRDefault="00D670D4" w:rsidP="007B7FA2">
            <w:pPr>
              <w:rPr>
                <w:color w:val="0000FF"/>
              </w:rPr>
            </w:pPr>
            <w:r>
              <w:t xml:space="preserve">Display slide 8 of the </w:t>
            </w:r>
            <w:r w:rsidRPr="006A727E">
              <w:rPr>
                <w:bCs/>
                <w:color w:val="0432FF"/>
              </w:rPr>
              <w:t>6</w:t>
            </w:r>
            <w:r w:rsidRPr="006A727E">
              <w:rPr>
                <w:color w:val="0432FF"/>
              </w:rPr>
              <w:t>.1 Explaining</w:t>
            </w:r>
            <w:r w:rsidRPr="006A727E">
              <w:rPr>
                <w:color w:val="000000" w:themeColor="text1"/>
              </w:rPr>
              <w:t xml:space="preserve"> </w:t>
            </w:r>
            <w:r w:rsidRPr="006A727E">
              <w:rPr>
                <w:color w:val="0000FF"/>
              </w:rPr>
              <w:t>Other Examples of Animals Moving and Growing PPT</w:t>
            </w:r>
            <w:r>
              <w:rPr>
                <w:color w:val="0000FF"/>
              </w:rPr>
              <w:t>.</w:t>
            </w:r>
            <w:r w:rsidRPr="00010D50">
              <w:rPr>
                <w:color w:val="0000FF"/>
              </w:rPr>
              <w:t xml:space="preserve"> </w:t>
            </w:r>
          </w:p>
          <w:p w14:paraId="4AE991CC" w14:textId="77777777" w:rsidR="00D670D4" w:rsidRPr="00FA5A3C" w:rsidRDefault="00D670D4" w:rsidP="007B7FA2">
            <w:r>
              <w:t xml:space="preserve">In their groups, have students discuss their answers and come to consensus about their explanations and answers to the questions. </w:t>
            </w:r>
          </w:p>
        </w:tc>
      </w:tr>
      <w:tr w:rsidR="00D670D4" w:rsidRPr="00324D49" w14:paraId="71F877D2" w14:textId="77777777" w:rsidTr="00D670D4">
        <w:trPr>
          <w:trHeight w:val="269"/>
        </w:trPr>
        <w:tc>
          <w:tcPr>
            <w:tcW w:w="9273" w:type="dxa"/>
          </w:tcPr>
          <w:p w14:paraId="5A0A0DD0" w14:textId="77777777" w:rsidR="00D670D4" w:rsidRDefault="00D670D4" w:rsidP="0034618B">
            <w:pPr>
              <w:pStyle w:val="ListParagraph"/>
              <w:numPr>
                <w:ilvl w:val="0"/>
                <w:numId w:val="7"/>
              </w:numPr>
              <w:rPr>
                <w:b/>
                <w:bCs/>
              </w:rPr>
            </w:pPr>
            <w:r>
              <w:rPr>
                <w:b/>
                <w:bCs/>
              </w:rPr>
              <w:t>Have students share about how their animals grows, moves, and functions.</w:t>
            </w:r>
          </w:p>
          <w:p w14:paraId="4EC0D0AF" w14:textId="77777777" w:rsidR="00D670D4" w:rsidRDefault="00D670D4" w:rsidP="007B7FA2">
            <w:pPr>
              <w:rPr>
                <w:bCs/>
              </w:rPr>
            </w:pPr>
            <w:r w:rsidRPr="002358D3">
              <w:rPr>
                <w:bCs/>
              </w:rPr>
              <w:t xml:space="preserve">Display slide </w:t>
            </w:r>
            <w:r>
              <w:rPr>
                <w:bCs/>
              </w:rPr>
              <w:t xml:space="preserve">9 </w:t>
            </w:r>
            <w:r w:rsidRPr="002358D3">
              <w:rPr>
                <w:bCs/>
              </w:rPr>
              <w:t xml:space="preserve">of the </w:t>
            </w:r>
            <w:r w:rsidRPr="006A727E">
              <w:rPr>
                <w:bCs/>
                <w:color w:val="0432FF"/>
              </w:rPr>
              <w:t>6</w:t>
            </w:r>
            <w:r w:rsidRPr="006A727E">
              <w:rPr>
                <w:color w:val="0432FF"/>
              </w:rPr>
              <w:t>.1 Explaining</w:t>
            </w:r>
            <w:r w:rsidRPr="006A727E">
              <w:rPr>
                <w:color w:val="000000" w:themeColor="text1"/>
              </w:rPr>
              <w:t xml:space="preserve"> </w:t>
            </w:r>
            <w:r w:rsidRPr="006A727E">
              <w:rPr>
                <w:color w:val="0000FF"/>
              </w:rPr>
              <w:t>Other Examples of Animals Moving and Growing PPT</w:t>
            </w:r>
            <w:r>
              <w:rPr>
                <w:color w:val="0000FF"/>
              </w:rPr>
              <w:t>.</w:t>
            </w:r>
          </w:p>
          <w:p w14:paraId="5612A789" w14:textId="77777777" w:rsidR="00D670D4" w:rsidRDefault="00D670D4" w:rsidP="0034618B">
            <w:pPr>
              <w:pStyle w:val="ListParagraph"/>
              <w:numPr>
                <w:ilvl w:val="0"/>
                <w:numId w:val="14"/>
              </w:numPr>
              <w:ind w:left="316"/>
              <w:rPr>
                <w:bCs/>
              </w:rPr>
            </w:pPr>
            <w:r>
              <w:rPr>
                <w:bCs/>
              </w:rPr>
              <w:t>Decide how to have students share the explanation for their animal.</w:t>
            </w:r>
          </w:p>
          <w:p w14:paraId="24B20412" w14:textId="77777777" w:rsidR="00D670D4" w:rsidRDefault="00D670D4" w:rsidP="0034618B">
            <w:pPr>
              <w:pStyle w:val="ListParagraph"/>
              <w:numPr>
                <w:ilvl w:val="0"/>
                <w:numId w:val="14"/>
              </w:numPr>
              <w:rPr>
                <w:bCs/>
              </w:rPr>
            </w:pPr>
            <w:r>
              <w:rPr>
                <w:bCs/>
              </w:rPr>
              <w:t>Students who focused on the same animal can present to the whole class. They could make a poster to share.</w:t>
            </w:r>
          </w:p>
          <w:p w14:paraId="5C52DD16" w14:textId="77777777" w:rsidR="00D670D4" w:rsidRPr="00FA5A3C" w:rsidRDefault="00D670D4" w:rsidP="0034618B">
            <w:pPr>
              <w:pStyle w:val="ListParagraph"/>
              <w:numPr>
                <w:ilvl w:val="0"/>
                <w:numId w:val="14"/>
              </w:numPr>
            </w:pPr>
            <w:r w:rsidRPr="006A727E">
              <w:rPr>
                <w:bCs/>
              </w:rPr>
              <w:t>Students can form groups of three with students who focused on each of three materials.</w:t>
            </w:r>
          </w:p>
        </w:tc>
      </w:tr>
      <w:tr w:rsidR="00D670D4" w:rsidRPr="00324D49" w14:paraId="55D045A7" w14:textId="77777777" w:rsidTr="00D670D4">
        <w:trPr>
          <w:trHeight w:val="91"/>
        </w:trPr>
        <w:tc>
          <w:tcPr>
            <w:tcW w:w="9273" w:type="dxa"/>
          </w:tcPr>
          <w:p w14:paraId="6419A388" w14:textId="77777777" w:rsidR="00D670D4" w:rsidRDefault="00D670D4" w:rsidP="0034618B">
            <w:pPr>
              <w:pStyle w:val="ListParagraph"/>
              <w:numPr>
                <w:ilvl w:val="0"/>
                <w:numId w:val="7"/>
              </w:numPr>
              <w:rPr>
                <w:b/>
                <w:bCs/>
              </w:rPr>
            </w:pPr>
            <w:r w:rsidRPr="00BA46DA">
              <w:rPr>
                <w:b/>
                <w:bCs/>
              </w:rPr>
              <w:t>Have students discuss the similarities and differences between the organic materials.</w:t>
            </w:r>
          </w:p>
          <w:p w14:paraId="46A37624" w14:textId="77777777" w:rsidR="00D670D4" w:rsidRPr="00571CD5" w:rsidRDefault="00D670D4" w:rsidP="00522200">
            <w:pPr>
              <w:jc w:val="right"/>
            </w:pPr>
            <w:r w:rsidRPr="00EC3772">
              <w:t xml:space="preserve">Display slide </w:t>
            </w:r>
            <w:r>
              <w:t>10</w:t>
            </w:r>
            <w:r w:rsidRPr="00571CD5">
              <w:t xml:space="preserve"> of the </w:t>
            </w:r>
            <w:r w:rsidRPr="006A727E">
              <w:rPr>
                <w:bCs/>
                <w:color w:val="0432FF"/>
              </w:rPr>
              <w:t>6</w:t>
            </w:r>
            <w:r w:rsidRPr="006A727E">
              <w:rPr>
                <w:color w:val="0432FF"/>
              </w:rPr>
              <w:t>.1 Explaining</w:t>
            </w:r>
            <w:r w:rsidRPr="006A727E">
              <w:rPr>
                <w:color w:val="000000" w:themeColor="text1"/>
              </w:rPr>
              <w:t xml:space="preserve"> </w:t>
            </w:r>
            <w:r w:rsidRPr="006A727E">
              <w:rPr>
                <w:color w:val="0000FF"/>
              </w:rPr>
              <w:t>Other Examples of Animals Moving and Growing PPT</w:t>
            </w:r>
            <w:r w:rsidRPr="00BA46DA">
              <w:rPr>
                <w:color w:val="0000FF"/>
              </w:rPr>
              <w:t>.</w:t>
            </w:r>
          </w:p>
          <w:p w14:paraId="07F825D6" w14:textId="77777777" w:rsidR="00D670D4" w:rsidRPr="00AD05E5" w:rsidRDefault="00D670D4" w:rsidP="0034618B">
            <w:pPr>
              <w:pStyle w:val="ListParagraph"/>
              <w:numPr>
                <w:ilvl w:val="0"/>
                <w:numId w:val="10"/>
              </w:numPr>
              <w:rPr>
                <w:b/>
              </w:rPr>
            </w:pPr>
            <w:r>
              <w:rPr>
                <w:bCs/>
              </w:rPr>
              <w:t xml:space="preserve">Have a class discussion about the similarities and differences between the three animals. Students should recognize that the chemical changes are similar in each case and that the rules about atoms and energy always apply.  </w:t>
            </w:r>
          </w:p>
        </w:tc>
      </w:tr>
      <w:tr w:rsidR="00D670D4" w:rsidRPr="00324D49" w14:paraId="0B491D94" w14:textId="77777777" w:rsidTr="00D670D4">
        <w:trPr>
          <w:trHeight w:val="91"/>
        </w:trPr>
        <w:tc>
          <w:tcPr>
            <w:tcW w:w="9273" w:type="dxa"/>
          </w:tcPr>
          <w:p w14:paraId="320CF960" w14:textId="77777777" w:rsidR="00D670D4" w:rsidRPr="00AD05E5" w:rsidRDefault="00D670D4" w:rsidP="0034618B">
            <w:pPr>
              <w:pStyle w:val="ListParagraph"/>
              <w:numPr>
                <w:ilvl w:val="0"/>
                <w:numId w:val="7"/>
              </w:numPr>
              <w:rPr>
                <w:b/>
                <w:bCs/>
              </w:rPr>
            </w:pPr>
            <w:r w:rsidRPr="00AD05E5">
              <w:rPr>
                <w:b/>
                <w:bCs/>
              </w:rPr>
              <w:t xml:space="preserve">Have students revisit their initial ideas from Lesson 1. </w:t>
            </w:r>
          </w:p>
          <w:p w14:paraId="36C7AC52" w14:textId="77777777" w:rsidR="00D670D4" w:rsidRPr="00AD05E5" w:rsidRDefault="00D670D4" w:rsidP="007B7FA2">
            <w:pPr>
              <w:rPr>
                <w:bCs/>
              </w:rPr>
            </w:pPr>
            <w:r w:rsidRPr="00AD05E5">
              <w:rPr>
                <w:bCs/>
              </w:rPr>
              <w:t xml:space="preserve">Display slide </w:t>
            </w:r>
            <w:r>
              <w:rPr>
                <w:bCs/>
              </w:rPr>
              <w:t>11</w:t>
            </w:r>
            <w:r w:rsidRPr="00AD05E5">
              <w:rPr>
                <w:bCs/>
              </w:rPr>
              <w:t xml:space="preserve">. Have students look back at their initial ideas on </w:t>
            </w:r>
            <w:r w:rsidRPr="00AD05E5">
              <w:rPr>
                <w:bCs/>
                <w:color w:val="0000FF"/>
              </w:rPr>
              <w:t xml:space="preserve">1.2 </w:t>
            </w:r>
            <w:r>
              <w:rPr>
                <w:bCs/>
                <w:color w:val="0000FF"/>
              </w:rPr>
              <w:t>Expressing Ideas and Questions</w:t>
            </w:r>
            <w:r w:rsidRPr="00AD05E5">
              <w:rPr>
                <w:bCs/>
                <w:color w:val="0000FF"/>
              </w:rPr>
              <w:t xml:space="preserve"> Tool about Animals Growing</w:t>
            </w:r>
            <w:r>
              <w:rPr>
                <w:bCs/>
              </w:rPr>
              <w:t>.</w:t>
            </w:r>
          </w:p>
          <w:p w14:paraId="252A9477" w14:textId="77777777" w:rsidR="00D670D4" w:rsidRPr="00AD05E5" w:rsidRDefault="00D670D4" w:rsidP="0034618B">
            <w:pPr>
              <w:pStyle w:val="ListParagraph"/>
              <w:numPr>
                <w:ilvl w:val="0"/>
                <w:numId w:val="12"/>
              </w:numPr>
              <w:ind w:left="346"/>
              <w:rPr>
                <w:bCs/>
              </w:rPr>
            </w:pPr>
            <w:r w:rsidRPr="00AD05E5">
              <w:rPr>
                <w:bCs/>
              </w:rPr>
              <w:t>Ask them to share some of their initial ideas, their thinking about how their ideas have changed, and what their initial questions were.</w:t>
            </w:r>
          </w:p>
          <w:p w14:paraId="6D8E686D" w14:textId="77777777" w:rsidR="00D670D4" w:rsidRPr="009F385F" w:rsidRDefault="00D670D4" w:rsidP="0034618B">
            <w:pPr>
              <w:pStyle w:val="ListParagraph"/>
              <w:numPr>
                <w:ilvl w:val="0"/>
                <w:numId w:val="12"/>
              </w:numPr>
              <w:ind w:left="346"/>
            </w:pPr>
            <w:r>
              <w:rPr>
                <w:bCs/>
              </w:rPr>
              <w:t>Ask them how they would now answer their initial questions.</w:t>
            </w:r>
          </w:p>
        </w:tc>
      </w:tr>
      <w:tr w:rsidR="00D670D4" w:rsidRPr="00324D49" w14:paraId="77124F11" w14:textId="77777777" w:rsidTr="00D670D4">
        <w:trPr>
          <w:trHeight w:val="83"/>
        </w:trPr>
        <w:tc>
          <w:tcPr>
            <w:tcW w:w="9273" w:type="dxa"/>
          </w:tcPr>
          <w:p w14:paraId="0F007389" w14:textId="77777777" w:rsidR="00D670D4" w:rsidRPr="00AD05E5" w:rsidRDefault="00D670D4" w:rsidP="0034618B">
            <w:pPr>
              <w:pStyle w:val="ListParagraph"/>
              <w:numPr>
                <w:ilvl w:val="0"/>
                <w:numId w:val="7"/>
              </w:numPr>
              <w:rPr>
                <w:b/>
                <w:i/>
                <w:iCs/>
                <w:color w:val="404040" w:themeColor="text1" w:themeTint="BF"/>
              </w:rPr>
            </w:pPr>
            <w:r w:rsidRPr="00AD05E5">
              <w:rPr>
                <w:b/>
              </w:rPr>
              <w:t>Have students revisit their data and unanswered questions from the Mealworms Eating Investigation from Lesson 3.</w:t>
            </w:r>
          </w:p>
          <w:p w14:paraId="1F5D0E29" w14:textId="77777777" w:rsidR="00D670D4" w:rsidRPr="00AD05E5" w:rsidRDefault="00D670D4" w:rsidP="007B7FA2">
            <w:pPr>
              <w:tabs>
                <w:tab w:val="left" w:pos="2688"/>
              </w:tabs>
            </w:pPr>
            <w:r>
              <w:lastRenderedPageBreak/>
              <w:t xml:space="preserve">Display slide 12. </w:t>
            </w:r>
            <w:r w:rsidRPr="00AD05E5">
              <w:t>Have students review their data from</w:t>
            </w:r>
            <w:r w:rsidRPr="00AD05E5">
              <w:rPr>
                <w:color w:val="0000FF"/>
              </w:rPr>
              <w:t xml:space="preserve"> 3.2 Mealworms Eating Class Results 11 x 17 Poster</w:t>
            </w:r>
            <w:r>
              <w:rPr>
                <w:color w:val="0000FF"/>
              </w:rPr>
              <w:t xml:space="preserve"> </w:t>
            </w:r>
            <w:r>
              <w:t xml:space="preserve">(or </w:t>
            </w:r>
            <w:r>
              <w:rPr>
                <w:color w:val="0000FF"/>
              </w:rPr>
              <w:t>Spreadsheet)</w:t>
            </w:r>
            <w:r w:rsidRPr="00AD05E5">
              <w:rPr>
                <w:color w:val="0000FF"/>
              </w:rPr>
              <w:t>.</w:t>
            </w:r>
          </w:p>
          <w:p w14:paraId="4FF507FF" w14:textId="77777777" w:rsidR="00D670D4" w:rsidRPr="00AD05E5" w:rsidRDefault="00D670D4" w:rsidP="0034618B">
            <w:pPr>
              <w:pStyle w:val="ListParagraph"/>
              <w:numPr>
                <w:ilvl w:val="0"/>
                <w:numId w:val="8"/>
              </w:numPr>
              <w:tabs>
                <w:tab w:val="left" w:pos="2688"/>
              </w:tabs>
              <w:spacing w:after="0"/>
              <w:ind w:left="342"/>
            </w:pPr>
            <w:r w:rsidRPr="00AD05E5">
              <w:t xml:space="preserve">Have students review their evidence-based arguments and unanswered questions from their </w:t>
            </w:r>
            <w:r w:rsidRPr="00AD05E5">
              <w:rPr>
                <w:color w:val="0000FF"/>
              </w:rPr>
              <w:t xml:space="preserve">3.3 Evidence-Based Arguments Tool for Mealworms Eating. </w:t>
            </w:r>
          </w:p>
          <w:p w14:paraId="064097F5" w14:textId="77777777" w:rsidR="00D670D4" w:rsidRPr="00AD05E5" w:rsidDel="008111D9" w:rsidRDefault="00D670D4" w:rsidP="0034618B">
            <w:pPr>
              <w:pStyle w:val="ListParagraph"/>
              <w:numPr>
                <w:ilvl w:val="0"/>
                <w:numId w:val="11"/>
              </w:numPr>
              <w:rPr>
                <w:b/>
                <w:bCs/>
              </w:rPr>
            </w:pPr>
            <w:r>
              <w:t>Have them consider how they would now answer their unanswered questions.</w:t>
            </w:r>
          </w:p>
        </w:tc>
      </w:tr>
      <w:tr w:rsidR="00D670D4" w:rsidRPr="00324D49" w14:paraId="4B03D177" w14:textId="77777777" w:rsidTr="00D670D4">
        <w:trPr>
          <w:trHeight w:val="83"/>
        </w:trPr>
        <w:tc>
          <w:tcPr>
            <w:tcW w:w="9273" w:type="dxa"/>
          </w:tcPr>
          <w:p w14:paraId="147040CE" w14:textId="77777777" w:rsidR="00D670D4" w:rsidRPr="000C4849" w:rsidRDefault="00D670D4" w:rsidP="0034618B">
            <w:pPr>
              <w:pStyle w:val="ListParagraph"/>
              <w:numPr>
                <w:ilvl w:val="0"/>
                <w:numId w:val="7"/>
              </w:numPr>
              <w:rPr>
                <w:b/>
              </w:rPr>
            </w:pPr>
            <w:r w:rsidRPr="000C4849">
              <w:rPr>
                <w:b/>
              </w:rPr>
              <w:lastRenderedPageBreak/>
              <w:t>Have students complete an exit ticket.</w:t>
            </w:r>
          </w:p>
          <w:p w14:paraId="3172DB9B" w14:textId="77777777" w:rsidR="00D670D4" w:rsidRPr="007B0E29" w:rsidRDefault="00D670D4" w:rsidP="007B7FA2">
            <w:r w:rsidRPr="007B0E29">
              <w:t>S</w:t>
            </w:r>
            <w:r>
              <w:t>how slide 13</w:t>
            </w:r>
            <w:r w:rsidRPr="007B0E29">
              <w:t xml:space="preserve"> of the </w:t>
            </w:r>
            <w:r w:rsidRPr="006A727E">
              <w:rPr>
                <w:bCs/>
                <w:color w:val="0432FF"/>
              </w:rPr>
              <w:t>6</w:t>
            </w:r>
            <w:r w:rsidRPr="006A727E">
              <w:rPr>
                <w:color w:val="0432FF"/>
              </w:rPr>
              <w:t>.1 Explaining</w:t>
            </w:r>
            <w:r w:rsidRPr="006A727E">
              <w:rPr>
                <w:color w:val="000000" w:themeColor="text1"/>
              </w:rPr>
              <w:t xml:space="preserve"> </w:t>
            </w:r>
            <w:r w:rsidRPr="006A727E">
              <w:rPr>
                <w:color w:val="0000FF"/>
              </w:rPr>
              <w:t>Other Examples of Animals Moving and Growing PPT</w:t>
            </w:r>
            <w:r>
              <w:rPr>
                <w:color w:val="0000FF"/>
              </w:rPr>
              <w:t>.</w:t>
            </w:r>
          </w:p>
          <w:p w14:paraId="1E5F88B3" w14:textId="77777777" w:rsidR="00D670D4" w:rsidRPr="000C4849" w:rsidRDefault="00D670D4" w:rsidP="0034618B">
            <w:pPr>
              <w:pStyle w:val="ListParagraph"/>
              <w:numPr>
                <w:ilvl w:val="0"/>
                <w:numId w:val="16"/>
              </w:numPr>
              <w:spacing w:after="0"/>
              <w:ind w:left="360"/>
              <w:rPr>
                <w:color w:val="000000"/>
              </w:rPr>
            </w:pPr>
            <w:r w:rsidRPr="007B0E29">
              <w:t xml:space="preserve">Conclusions: </w:t>
            </w:r>
            <w:r>
              <w:rPr>
                <w:color w:val="000000"/>
              </w:rPr>
              <w:t>What is the same about how all animals move, grow, and function?</w:t>
            </w:r>
          </w:p>
          <w:p w14:paraId="520C0821" w14:textId="77777777" w:rsidR="00D670D4" w:rsidRPr="000C4849" w:rsidRDefault="00EE739D" w:rsidP="0034618B">
            <w:pPr>
              <w:pStyle w:val="ListParagraph"/>
              <w:numPr>
                <w:ilvl w:val="0"/>
                <w:numId w:val="16"/>
              </w:numPr>
              <w:spacing w:after="0"/>
              <w:ind w:left="360"/>
              <w:rPr>
                <w:color w:val="000000"/>
              </w:rPr>
            </w:pPr>
            <w:r>
              <w:t>Predictions</w:t>
            </w:r>
            <w:r w:rsidR="00D670D4">
              <w:t xml:space="preserve"> and Planning</w:t>
            </w:r>
            <w:r w:rsidR="00D670D4" w:rsidRPr="007B0E29">
              <w:t xml:space="preserve">: </w:t>
            </w:r>
            <w:r w:rsidR="00D670D4">
              <w:rPr>
                <w:color w:val="000000"/>
              </w:rPr>
              <w:t>How is how the animal you studied moves, grows, and functions different from other animals?</w:t>
            </w:r>
          </w:p>
          <w:p w14:paraId="32A0B04F" w14:textId="77777777" w:rsidR="00D670D4" w:rsidRDefault="00D670D4" w:rsidP="0034618B">
            <w:pPr>
              <w:pStyle w:val="ListParagraph"/>
              <w:numPr>
                <w:ilvl w:val="0"/>
                <w:numId w:val="15"/>
              </w:numPr>
              <w:ind w:left="360"/>
            </w:pPr>
            <w:r w:rsidRPr="007B0E29">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599883C4" w14:textId="53F5880F" w:rsidR="00D670D4" w:rsidRPr="000C4849" w:rsidRDefault="00D670D4" w:rsidP="0034618B">
            <w:pPr>
              <w:pStyle w:val="ListParagraph"/>
              <w:numPr>
                <w:ilvl w:val="0"/>
                <w:numId w:val="15"/>
              </w:numPr>
              <w:ind w:left="360"/>
            </w:pPr>
            <w:r w:rsidRPr="006939F5">
              <w:t xml:space="preserve">The conclusions question will provide you with information about what your students are taking away from the activity. Student answers to the conclusions question can be used on the </w:t>
            </w:r>
            <w:r w:rsidRPr="00A717A4">
              <w:rPr>
                <w:color w:val="00B14F"/>
              </w:rPr>
              <w:t>Driving Question Board</w:t>
            </w:r>
            <w:r w:rsidRPr="006939F5">
              <w:t xml:space="preserve"> (if you are using one). The </w:t>
            </w:r>
            <w:r w:rsidR="002C2DA7">
              <w:t>Predictions</w:t>
            </w:r>
            <w:r>
              <w:t xml:space="preserve"> and Planning</w:t>
            </w:r>
            <w:r w:rsidRPr="006939F5">
              <w:t xml:space="preserve"> question allows students to begin thinking about the next activity and allows you to assess their current ideas as you prepare for the next activity. Student answers to the </w:t>
            </w:r>
            <w:r w:rsidR="002C2DA7">
              <w:t>Predictions</w:t>
            </w:r>
            <w:r>
              <w:t xml:space="preserve"> and Planning</w:t>
            </w:r>
            <w:r w:rsidRPr="006939F5">
              <w:t xml:space="preserve"> question can be used as a lead </w:t>
            </w:r>
            <w:proofErr w:type="gramStart"/>
            <w:r w:rsidRPr="006939F5">
              <w:t>in to</w:t>
            </w:r>
            <w:proofErr w:type="gramEnd"/>
            <w:r w:rsidRPr="006939F5">
              <w:t xml:space="preserve"> the next activity.</w:t>
            </w:r>
          </w:p>
        </w:tc>
      </w:tr>
    </w:tbl>
    <w:p w14:paraId="6C87A535" w14:textId="0D717B99" w:rsidR="00B977E7" w:rsidRPr="00D438F2" w:rsidRDefault="00B977E7" w:rsidP="00CD686F">
      <w:pPr>
        <w:pStyle w:val="Heading2"/>
      </w:pPr>
      <w:r w:rsidRPr="00D438F2">
        <w:t>Assessment</w:t>
      </w:r>
    </w:p>
    <w:p w14:paraId="2AD9E06F" w14:textId="77777777" w:rsidR="00D670D4" w:rsidRDefault="00D670D4" w:rsidP="00D670D4">
      <w:pPr>
        <w:ind w:right="36"/>
      </w:pPr>
      <w:r>
        <w:t xml:space="preserve">Use </w:t>
      </w:r>
      <w:r w:rsidRPr="00702828">
        <w:rPr>
          <w:color w:val="7030A0"/>
        </w:rPr>
        <w:t xml:space="preserve">6.1 Grading Dolphins/Mealworms/Salmon Worksheet </w:t>
      </w:r>
      <w:r w:rsidRPr="00EA0F5E">
        <w:t xml:space="preserve">to grade the </w:t>
      </w:r>
      <w:r>
        <w:t>explanation tools</w:t>
      </w:r>
      <w:r w:rsidRPr="00EA0F5E">
        <w:t>.</w:t>
      </w:r>
      <w:r>
        <w:rPr>
          <w:color w:val="0000FF"/>
        </w:rPr>
        <w:t xml:space="preserve"> </w:t>
      </w:r>
      <w:r w:rsidRPr="00EA4E0E">
        <w:t xml:space="preserve">Although the animals are different, the answers should be </w:t>
      </w:r>
      <w:r>
        <w:t xml:space="preserve">similar </w:t>
      </w:r>
      <w:r w:rsidRPr="00EA4E0E">
        <w:t xml:space="preserve">across </w:t>
      </w:r>
      <w:r>
        <w:t>all the animals.</w:t>
      </w:r>
    </w:p>
    <w:p w14:paraId="0383D7AC" w14:textId="77777777" w:rsidR="00D670D4" w:rsidRDefault="00D670D4" w:rsidP="00D670D4">
      <w:pPr>
        <w:ind w:right="36"/>
        <w:rPr>
          <w:b/>
          <w:bCs/>
        </w:rPr>
      </w:pPr>
      <w:r>
        <w:rPr>
          <w:b/>
          <w:bCs/>
        </w:rPr>
        <w:t>Tips</w:t>
      </w:r>
    </w:p>
    <w:p w14:paraId="73F590B0" w14:textId="77777777" w:rsidR="00D670D4" w:rsidRPr="00D670D4" w:rsidRDefault="00D670D4" w:rsidP="00D670D4">
      <w:pPr>
        <w:ind w:right="36"/>
      </w:pPr>
      <w:r w:rsidRPr="009D439B">
        <w:t xml:space="preserve">Emphasize the similarities among the explanations of all </w:t>
      </w:r>
      <w:r>
        <w:t>animals</w:t>
      </w:r>
      <w:r w:rsidRPr="009D439B">
        <w:t xml:space="preserve">. There are different </w:t>
      </w:r>
      <w:r>
        <w:t>animals</w:t>
      </w:r>
      <w:r w:rsidRPr="009D439B">
        <w:t xml:space="preserve">, but </w:t>
      </w:r>
      <w:r>
        <w:t xml:space="preserve">many of the chemical changes at the atomic-molecular scale are the same. </w:t>
      </w:r>
      <w:r w:rsidRPr="009D439B">
        <w:t xml:space="preserve">The same rules apply to all examples of </w:t>
      </w:r>
      <w:r>
        <w:t>animals</w:t>
      </w:r>
      <w:r w:rsidRPr="009D439B">
        <w:t>.</w:t>
      </w:r>
    </w:p>
    <w:p w14:paraId="2EBC9A69" w14:textId="5BB54249" w:rsidR="00B517E1" w:rsidRDefault="00B517E1" w:rsidP="00B517E1">
      <w:pPr>
        <w:pStyle w:val="Heading2"/>
      </w:pPr>
      <w:r>
        <w:t>Differentiation</w:t>
      </w:r>
      <w:r w:rsidR="00016EEC">
        <w:t xml:space="preserve"> &amp;</w:t>
      </w:r>
      <w:r w:rsidR="00761F92" w:rsidRPr="00761F92">
        <w:t xml:space="preserve"> </w:t>
      </w:r>
      <w:r w:rsidR="00761F92" w:rsidRPr="00D438F2">
        <w:t>Extending the Learning</w:t>
      </w:r>
      <w:r w:rsidR="00016EEC">
        <w:t xml:space="preserve"> </w:t>
      </w:r>
    </w:p>
    <w:p w14:paraId="147C8C55" w14:textId="5653219F" w:rsidR="00B517E1" w:rsidRDefault="00761F92" w:rsidP="00761F92">
      <w:pPr>
        <w:pStyle w:val="Heading3"/>
        <w:rPr>
          <w:color w:val="FF0000"/>
        </w:rPr>
      </w:pPr>
      <w:r>
        <w:t>Differentiation</w:t>
      </w:r>
    </w:p>
    <w:p w14:paraId="092058B9" w14:textId="77777777" w:rsidR="00C44AC4" w:rsidRPr="00C44AC4" w:rsidRDefault="00C44AC4" w:rsidP="00C44AC4">
      <w:pPr>
        <w:numPr>
          <w:ilvl w:val="0"/>
          <w:numId w:val="6"/>
        </w:numPr>
        <w:spacing w:after="0"/>
        <w:textAlignment w:val="baseline"/>
        <w:rPr>
          <w:color w:val="000000"/>
        </w:rPr>
      </w:pPr>
      <w:r w:rsidRPr="00C44AC4">
        <w:rPr>
          <w:color w:val="000000"/>
        </w:rPr>
        <w:t>Hand out Other Animals readings strategically to form strong groups</w:t>
      </w:r>
    </w:p>
    <w:p w14:paraId="38F85B64" w14:textId="77777777" w:rsidR="00C44AC4" w:rsidRPr="00C44AC4" w:rsidRDefault="00C44AC4" w:rsidP="00C44AC4">
      <w:pPr>
        <w:numPr>
          <w:ilvl w:val="0"/>
          <w:numId w:val="6"/>
        </w:numPr>
        <w:spacing w:after="0"/>
        <w:textAlignment w:val="baseline"/>
        <w:rPr>
          <w:color w:val="000000"/>
        </w:rPr>
      </w:pPr>
      <w:r w:rsidRPr="00C44AC4">
        <w:rPr>
          <w:color w:val="000000"/>
        </w:rPr>
        <w:t>Give readings to all groups so that students can read along as groups present their results</w:t>
      </w:r>
    </w:p>
    <w:p w14:paraId="2AD6EF49" w14:textId="77777777" w:rsidR="00C44AC4" w:rsidRPr="00C44AC4" w:rsidRDefault="00C44AC4" w:rsidP="00C44AC4">
      <w:pPr>
        <w:numPr>
          <w:ilvl w:val="0"/>
          <w:numId w:val="6"/>
        </w:numPr>
        <w:spacing w:after="0"/>
        <w:textAlignment w:val="baseline"/>
        <w:rPr>
          <w:color w:val="000000"/>
        </w:rPr>
      </w:pPr>
      <w:r w:rsidRPr="00C44AC4">
        <w:rPr>
          <w:color w:val="000000"/>
        </w:rPr>
        <w:t>Students should highlight important information individually</w:t>
      </w:r>
    </w:p>
    <w:p w14:paraId="12A682D6" w14:textId="77777777" w:rsidR="00C44AC4" w:rsidRPr="00C44AC4" w:rsidRDefault="00C44AC4" w:rsidP="00C44AC4">
      <w:pPr>
        <w:numPr>
          <w:ilvl w:val="0"/>
          <w:numId w:val="6"/>
        </w:numPr>
        <w:spacing w:after="0"/>
        <w:textAlignment w:val="baseline"/>
        <w:rPr>
          <w:color w:val="000000"/>
        </w:rPr>
      </w:pPr>
      <w:r w:rsidRPr="00C44AC4">
        <w:rPr>
          <w:color w:val="000000"/>
        </w:rPr>
        <w:t>Have groups present their findings orally to the whole class</w:t>
      </w:r>
      <w:r>
        <w:rPr>
          <w:color w:val="000000"/>
        </w:rPr>
        <w:t xml:space="preserve">, </w:t>
      </w:r>
      <w:r w:rsidRPr="00C44AC4">
        <w:rPr>
          <w:color w:val="000000"/>
        </w:rPr>
        <w:t xml:space="preserve">rather than </w:t>
      </w:r>
      <w:r>
        <w:rPr>
          <w:color w:val="000000"/>
        </w:rPr>
        <w:t xml:space="preserve">using the </w:t>
      </w:r>
      <w:r w:rsidRPr="00C44AC4">
        <w:rPr>
          <w:color w:val="000000"/>
        </w:rPr>
        <w:t>Jigsaw</w:t>
      </w:r>
      <w:r>
        <w:rPr>
          <w:color w:val="000000"/>
        </w:rPr>
        <w:t xml:space="preserve"> model</w:t>
      </w:r>
    </w:p>
    <w:p w14:paraId="18F611E1" w14:textId="77777777" w:rsidR="00C44AC4" w:rsidRDefault="00C44AC4" w:rsidP="00C44AC4">
      <w:pPr>
        <w:numPr>
          <w:ilvl w:val="0"/>
          <w:numId w:val="6"/>
        </w:numPr>
        <w:spacing w:after="0"/>
        <w:textAlignment w:val="baseline"/>
        <w:rPr>
          <w:color w:val="000000"/>
        </w:rPr>
      </w:pPr>
      <w:r w:rsidRPr="00C44AC4">
        <w:rPr>
          <w:color w:val="000000"/>
        </w:rPr>
        <w:t>Use Other Animals worksheets as a review for the test. All students complete all three before the test.</w:t>
      </w:r>
    </w:p>
    <w:p w14:paraId="331898D1" w14:textId="77777777" w:rsidR="00155AFC" w:rsidRPr="00C44AC4" w:rsidRDefault="00155AFC" w:rsidP="00155AFC">
      <w:pPr>
        <w:spacing w:after="0"/>
        <w:ind w:left="360"/>
        <w:textAlignment w:val="baseline"/>
        <w:rPr>
          <w:color w:val="000000"/>
        </w:rPr>
      </w:pPr>
    </w:p>
    <w:p w14:paraId="51AB469E" w14:textId="54A94B54" w:rsidR="00761F92" w:rsidRDefault="00761F92" w:rsidP="00761F92">
      <w:pPr>
        <w:pStyle w:val="Heading3"/>
      </w:pPr>
      <w:r>
        <w:t xml:space="preserve">Modifications </w:t>
      </w:r>
    </w:p>
    <w:p w14:paraId="32C0FA2F" w14:textId="77777777" w:rsidR="00761F92" w:rsidRDefault="00761F92" w:rsidP="00761F92"/>
    <w:p w14:paraId="304AAE4C" w14:textId="249C23B9" w:rsidR="00761F92" w:rsidRPr="00761F92" w:rsidRDefault="00761F92" w:rsidP="00761F92">
      <w:pPr>
        <w:pStyle w:val="Heading3"/>
      </w:pPr>
      <w:r w:rsidRPr="00D438F2">
        <w:t>Extending the Learning</w:t>
      </w:r>
      <w:r>
        <w:t xml:space="preserve"> </w:t>
      </w:r>
    </w:p>
    <w:p w14:paraId="6A7D5B2C" w14:textId="1E185689" w:rsidR="00D670D4" w:rsidRDefault="00D670D4" w:rsidP="00A717A4">
      <w:pPr>
        <w:ind w:right="36"/>
        <w:rPr>
          <w:b/>
          <w:kern w:val="28"/>
          <w:sz w:val="36"/>
        </w:rPr>
      </w:pPr>
      <w:r>
        <w:t xml:space="preserve">Have students read the articles and/or watch the videos listed in the Digging Deeper section of the </w:t>
      </w:r>
      <w:r>
        <w:rPr>
          <w:color w:val="0432FF"/>
        </w:rPr>
        <w:t>6.1 Other Animals Readings</w:t>
      </w:r>
      <w:r>
        <w:rPr>
          <w:color w:val="000000" w:themeColor="text1"/>
        </w:rPr>
        <w:t>.</w:t>
      </w:r>
    </w:p>
    <w:p w14:paraId="661F96DA" w14:textId="77777777" w:rsidR="0082445B" w:rsidRDefault="0082445B" w:rsidP="0082445B">
      <w:pPr>
        <w:pStyle w:val="Heading1"/>
      </w:pPr>
      <w:r w:rsidRPr="00D438F2">
        <w:lastRenderedPageBreak/>
        <w:t>Activit</w:t>
      </w:r>
      <w:r w:rsidR="00D670D4">
        <w:t>y 6.2: Comparing Animals and Flames (50 min)</w:t>
      </w:r>
    </w:p>
    <w:p w14:paraId="64EB0A4D" w14:textId="7E0C3449" w:rsidR="0082445B" w:rsidRDefault="0082445B" w:rsidP="0082445B">
      <w:pPr>
        <w:pStyle w:val="Heading2"/>
      </w:pPr>
      <w:r>
        <w:t>Overview and Preparation</w:t>
      </w:r>
    </w:p>
    <w:p w14:paraId="27F71566" w14:textId="77777777" w:rsidR="0082445B" w:rsidRPr="002B5F20" w:rsidRDefault="0082445B" w:rsidP="0082445B">
      <w:pPr>
        <w:pStyle w:val="Heading3"/>
      </w:pPr>
      <w:r>
        <w:t>Target Student Performance</w:t>
      </w:r>
    </w:p>
    <w:p w14:paraId="4CFCB356" w14:textId="77777777" w:rsidR="00D670D4" w:rsidRPr="00CA53BB" w:rsidRDefault="00D670D4" w:rsidP="00D670D4">
      <w:pPr>
        <w:spacing w:beforeLines="40" w:before="96" w:afterLines="40" w:after="96"/>
      </w:pPr>
      <w:r>
        <w:t>Students compare how matter moves and changes and how energy changes in ethanol burning vs. a child growing, moving and functioning (connecting macroscopic observations with atomic-molecular models and using the principles of conservation of matter and energy).</w:t>
      </w:r>
    </w:p>
    <w:p w14:paraId="1578B672" w14:textId="22ACA71D" w:rsidR="0082445B" w:rsidRDefault="0082445B" w:rsidP="0082445B">
      <w:pPr>
        <w:pStyle w:val="Heading3"/>
      </w:pPr>
      <w:r>
        <w:t xml:space="preserve">Resources </w:t>
      </w:r>
      <w:r w:rsidR="00284381">
        <w:t>Provided</w:t>
      </w:r>
    </w:p>
    <w:p w14:paraId="52FC02D6" w14:textId="77777777" w:rsidR="00D670D4" w:rsidRDefault="00D670D4" w:rsidP="0034618B">
      <w:pPr>
        <w:pStyle w:val="ListParagraph"/>
        <w:numPr>
          <w:ilvl w:val="0"/>
          <w:numId w:val="6"/>
        </w:numPr>
        <w:ind w:right="36"/>
        <w:rPr>
          <w:color w:val="0000FF"/>
        </w:rPr>
      </w:pPr>
      <w:r>
        <w:rPr>
          <w:color w:val="0000FF"/>
        </w:rPr>
        <w:t>6.2 Comparing Animals and Flames PPT</w:t>
      </w:r>
    </w:p>
    <w:p w14:paraId="2905BA43" w14:textId="77777777" w:rsidR="00D670D4" w:rsidRPr="009E007E" w:rsidRDefault="00D670D4" w:rsidP="0034618B">
      <w:pPr>
        <w:pStyle w:val="ListParagraph"/>
        <w:numPr>
          <w:ilvl w:val="0"/>
          <w:numId w:val="6"/>
        </w:numPr>
        <w:ind w:right="36"/>
        <w:rPr>
          <w:color w:val="0000FF"/>
        </w:rPr>
      </w:pPr>
      <w:r>
        <w:rPr>
          <w:color w:val="0000FF"/>
        </w:rPr>
        <w:t xml:space="preserve">6.2 Comparing Animals and Flames Worksheet </w:t>
      </w:r>
      <w:r>
        <w:t>(1 per student)</w:t>
      </w:r>
    </w:p>
    <w:p w14:paraId="5BC7731B" w14:textId="77777777" w:rsidR="0082445B" w:rsidRPr="00702828" w:rsidRDefault="00D670D4" w:rsidP="0034618B">
      <w:pPr>
        <w:pStyle w:val="ListParagraph"/>
        <w:numPr>
          <w:ilvl w:val="0"/>
          <w:numId w:val="6"/>
        </w:numPr>
        <w:ind w:right="36"/>
        <w:rPr>
          <w:color w:val="7030A0"/>
        </w:rPr>
      </w:pPr>
      <w:r w:rsidRPr="00702828">
        <w:rPr>
          <w:color w:val="7030A0"/>
        </w:rPr>
        <w:t>6.2 Grading the Comparing Animals and Flames Worksheet</w:t>
      </w:r>
    </w:p>
    <w:p w14:paraId="0D97B9B0" w14:textId="45E8B155" w:rsidR="0082445B" w:rsidRPr="00D438F2" w:rsidRDefault="00284381" w:rsidP="0082445B">
      <w:pPr>
        <w:pStyle w:val="Heading3"/>
      </w:pPr>
      <w:r>
        <w:t xml:space="preserve">Recurring </w:t>
      </w:r>
      <w:r w:rsidR="0082445B" w:rsidRPr="00D438F2">
        <w:t>Resources</w:t>
      </w:r>
    </w:p>
    <w:p w14:paraId="10BB577A" w14:textId="77777777" w:rsidR="00D670D4" w:rsidRDefault="00D670D4" w:rsidP="0034618B">
      <w:pPr>
        <w:pStyle w:val="ListParagraph"/>
        <w:numPr>
          <w:ilvl w:val="0"/>
          <w:numId w:val="6"/>
        </w:numPr>
        <w:rPr>
          <w:color w:val="0000FF"/>
        </w:rPr>
      </w:pPr>
      <w:r>
        <w:rPr>
          <w:color w:val="000000" w:themeColor="text1"/>
        </w:rPr>
        <w:t xml:space="preserve">(Optional) </w:t>
      </w:r>
      <w:r>
        <w:rPr>
          <w:color w:val="0000FF"/>
        </w:rPr>
        <w:t xml:space="preserve">Big Idea Probe: What Happens to the Fat? </w:t>
      </w:r>
      <w:r>
        <w:rPr>
          <w:color w:val="000000" w:themeColor="text1"/>
        </w:rPr>
        <w:t>(1 per student)</w:t>
      </w:r>
    </w:p>
    <w:p w14:paraId="7E17A22F" w14:textId="77777777" w:rsidR="0082445B" w:rsidRPr="00D670D4" w:rsidRDefault="00D670D4" w:rsidP="0034618B">
      <w:pPr>
        <w:pStyle w:val="ListParagraph"/>
        <w:numPr>
          <w:ilvl w:val="0"/>
          <w:numId w:val="6"/>
        </w:numPr>
        <w:rPr>
          <w:color w:val="0000FF"/>
        </w:rPr>
      </w:pPr>
      <w:r>
        <w:rPr>
          <w:color w:val="000000" w:themeColor="text1"/>
        </w:rPr>
        <w:t xml:space="preserve">(Optional) </w:t>
      </w:r>
      <w:r w:rsidRPr="00DE758C">
        <w:rPr>
          <w:color w:val="7030A0"/>
        </w:rPr>
        <w:t>Assessing the Big Idea Probe: What Happens to the Fat?</w:t>
      </w:r>
    </w:p>
    <w:p w14:paraId="6BB5CE1F" w14:textId="77777777" w:rsidR="0082445B" w:rsidRPr="00D438F2" w:rsidRDefault="0082445B" w:rsidP="0082445B">
      <w:pPr>
        <w:pStyle w:val="Heading3"/>
      </w:pPr>
      <w:r w:rsidRPr="00D438F2">
        <w:t>Setup</w:t>
      </w:r>
    </w:p>
    <w:p w14:paraId="38B16E94" w14:textId="77777777" w:rsidR="00D670D4" w:rsidRPr="00172A63" w:rsidRDefault="00D670D4" w:rsidP="00D670D4">
      <w:pPr>
        <w:ind w:right="36"/>
      </w:pPr>
      <w:r>
        <w:t xml:space="preserve">Prepare one copy of </w:t>
      </w:r>
      <w:r>
        <w:rPr>
          <w:color w:val="0000FF"/>
        </w:rPr>
        <w:t xml:space="preserve">6.2 Comparing Animals and Flames Worksheet </w:t>
      </w:r>
      <w:r>
        <w:t xml:space="preserve">for each student. Prepare a computer and a projector to display the PPT. </w:t>
      </w:r>
    </w:p>
    <w:p w14:paraId="09EBEC3A" w14:textId="18AE4527" w:rsidR="0082445B" w:rsidRPr="00CD686F" w:rsidRDefault="0082445B" w:rsidP="0082445B">
      <w:pPr>
        <w:pStyle w:val="Heading2"/>
        <w:rPr>
          <w:color w:val="FF0000"/>
        </w:rPr>
      </w:pPr>
      <w:r w:rsidRPr="00D438F2">
        <w:t>Directions</w:t>
      </w:r>
    </w:p>
    <w:tbl>
      <w:tblPr>
        <w:tblStyle w:val="TableGrid"/>
        <w:tblW w:w="9273" w:type="dxa"/>
        <w:tblLayout w:type="fixed"/>
        <w:tblLook w:val="04A0" w:firstRow="1" w:lastRow="0" w:firstColumn="1" w:lastColumn="0" w:noHBand="0" w:noVBand="1"/>
      </w:tblPr>
      <w:tblGrid>
        <w:gridCol w:w="9273"/>
      </w:tblGrid>
      <w:tr w:rsidR="00D670D4" w:rsidRPr="00324D49" w14:paraId="33829896" w14:textId="77777777" w:rsidTr="00D670D4">
        <w:trPr>
          <w:trHeight w:val="710"/>
        </w:trPr>
        <w:tc>
          <w:tcPr>
            <w:tcW w:w="9273" w:type="dxa"/>
          </w:tcPr>
          <w:p w14:paraId="3AD212FC" w14:textId="77777777" w:rsidR="00D670D4" w:rsidRPr="00AD05E5" w:rsidRDefault="00D670D4" w:rsidP="0034618B">
            <w:pPr>
              <w:pStyle w:val="ListParagraph"/>
              <w:numPr>
                <w:ilvl w:val="0"/>
                <w:numId w:val="17"/>
              </w:numPr>
              <w:rPr>
                <w:b/>
              </w:rPr>
            </w:pPr>
            <w:r w:rsidRPr="00AD05E5">
              <w:rPr>
                <w:b/>
                <w:bCs/>
              </w:rPr>
              <w:t>Use the instructional model to show students where they are in the course of the unit.</w:t>
            </w:r>
          </w:p>
          <w:p w14:paraId="282F23F1" w14:textId="77777777" w:rsidR="00D670D4" w:rsidRPr="00AD05E5" w:rsidRDefault="00D670D4" w:rsidP="007B7FA2">
            <w:pPr>
              <w:ind w:right="36"/>
              <w:rPr>
                <w:color w:val="0000FF"/>
              </w:rPr>
            </w:pPr>
            <w:r w:rsidRPr="00FA5A3C">
              <w:t xml:space="preserve">Display slide 2 of the </w:t>
            </w:r>
            <w:r>
              <w:rPr>
                <w:color w:val="0000FF"/>
              </w:rPr>
              <w:t>6.2 Comparing Animals and Flames PPT.</w:t>
            </w:r>
          </w:p>
        </w:tc>
      </w:tr>
      <w:tr w:rsidR="00D670D4" w:rsidRPr="00324D49" w14:paraId="2525A9AE" w14:textId="77777777" w:rsidTr="00D670D4">
        <w:trPr>
          <w:trHeight w:val="710"/>
        </w:trPr>
        <w:tc>
          <w:tcPr>
            <w:tcW w:w="9273" w:type="dxa"/>
          </w:tcPr>
          <w:p w14:paraId="342489A3" w14:textId="77777777" w:rsidR="00D670D4" w:rsidRPr="00AD05E5" w:rsidRDefault="00D670D4" w:rsidP="0034618B">
            <w:pPr>
              <w:pStyle w:val="ListParagraph"/>
              <w:numPr>
                <w:ilvl w:val="0"/>
                <w:numId w:val="17"/>
              </w:numPr>
              <w:rPr>
                <w:b/>
                <w:bCs/>
              </w:rPr>
            </w:pPr>
            <w:r w:rsidRPr="00AD05E5">
              <w:rPr>
                <w:b/>
                <w:bCs/>
              </w:rPr>
              <w:t xml:space="preserve">Have students try explaining new examples. </w:t>
            </w:r>
          </w:p>
          <w:p w14:paraId="78C0EF34" w14:textId="77777777" w:rsidR="00D670D4" w:rsidRPr="00AD05E5" w:rsidRDefault="00D670D4" w:rsidP="007B7FA2">
            <w:pPr>
              <w:rPr>
                <w:bCs/>
              </w:rPr>
            </w:pPr>
            <w:r w:rsidRPr="00AD05E5">
              <w:rPr>
                <w:bCs/>
              </w:rPr>
              <w:t>Display slides 3-5. Have students work to explain the scenarios on the slides about animal growth, movement, and function.</w:t>
            </w:r>
          </w:p>
          <w:p w14:paraId="1CA5988D" w14:textId="77777777" w:rsidR="00D670D4" w:rsidRPr="00AD05E5" w:rsidRDefault="00D670D4" w:rsidP="0034618B">
            <w:pPr>
              <w:pStyle w:val="ListParagraph"/>
              <w:numPr>
                <w:ilvl w:val="0"/>
                <w:numId w:val="11"/>
              </w:numPr>
              <w:rPr>
                <w:bCs/>
              </w:rPr>
            </w:pPr>
            <w:r w:rsidRPr="00AD05E5">
              <w:rPr>
                <w:bCs/>
              </w:rPr>
              <w:t>Have students discuss the scenarios with a partner and then discuss each as a class.</w:t>
            </w:r>
          </w:p>
          <w:p w14:paraId="17DA1A0A" w14:textId="77777777" w:rsidR="00D670D4" w:rsidRPr="00B3464A" w:rsidRDefault="00D670D4" w:rsidP="0034618B">
            <w:pPr>
              <w:pStyle w:val="ListParagraph"/>
              <w:numPr>
                <w:ilvl w:val="0"/>
                <w:numId w:val="11"/>
              </w:numPr>
              <w:rPr>
                <w:bCs/>
              </w:rPr>
            </w:pPr>
            <w:r w:rsidRPr="00AD05E5">
              <w:t xml:space="preserve">At this point in the unit, you will want to point out places where their explanations do not align with scientific explanations. </w:t>
            </w:r>
          </w:p>
        </w:tc>
      </w:tr>
      <w:tr w:rsidR="00D670D4" w:rsidRPr="00B3464A" w14:paraId="70B970F4" w14:textId="77777777" w:rsidTr="00D670D4">
        <w:trPr>
          <w:trHeight w:val="91"/>
        </w:trPr>
        <w:tc>
          <w:tcPr>
            <w:tcW w:w="9273" w:type="dxa"/>
          </w:tcPr>
          <w:p w14:paraId="30EB4CF5" w14:textId="77777777" w:rsidR="00D670D4" w:rsidRPr="00A20AE6" w:rsidRDefault="00D670D4" w:rsidP="0034618B">
            <w:pPr>
              <w:pStyle w:val="ListParagraph"/>
              <w:numPr>
                <w:ilvl w:val="0"/>
                <w:numId w:val="18"/>
              </w:numPr>
              <w:rPr>
                <w:b/>
                <w:bCs/>
              </w:rPr>
            </w:pPr>
            <w:r w:rsidRPr="00A20AE6">
              <w:rPr>
                <w:b/>
                <w:bCs/>
              </w:rPr>
              <w:t xml:space="preserve">Have students </w:t>
            </w:r>
            <w:r>
              <w:rPr>
                <w:b/>
                <w:bCs/>
              </w:rPr>
              <w:t>compare flames and animals.</w:t>
            </w:r>
          </w:p>
          <w:p w14:paraId="4DF41730" w14:textId="77777777" w:rsidR="00D670D4" w:rsidRPr="00A20AE6" w:rsidRDefault="00D670D4" w:rsidP="007B7FA2">
            <w:pPr>
              <w:ind w:right="36"/>
              <w:rPr>
                <w:color w:val="0000FF"/>
              </w:rPr>
            </w:pPr>
            <w:r w:rsidRPr="00A20AE6">
              <w:rPr>
                <w:bCs/>
              </w:rPr>
              <w:t xml:space="preserve">Display slide 6 of the </w:t>
            </w:r>
            <w:r>
              <w:rPr>
                <w:color w:val="0000FF"/>
              </w:rPr>
              <w:t>6.2 Comparing Animals and Flames PPT</w:t>
            </w:r>
            <w:r w:rsidRPr="00A20AE6">
              <w:rPr>
                <w:bCs/>
              </w:rPr>
              <w:t>. Tell students they will be comparing what they learned about in Systems and Scale with what they have learned about animals.</w:t>
            </w:r>
          </w:p>
          <w:p w14:paraId="282A7184" w14:textId="77777777" w:rsidR="00D670D4" w:rsidRDefault="00D670D4" w:rsidP="0034618B">
            <w:pPr>
              <w:pStyle w:val="ListParagraph"/>
              <w:numPr>
                <w:ilvl w:val="0"/>
                <w:numId w:val="19"/>
              </w:numPr>
              <w:ind w:left="360"/>
              <w:rPr>
                <w:bCs/>
              </w:rPr>
            </w:pPr>
            <w:r>
              <w:rPr>
                <w:bCs/>
              </w:rPr>
              <w:t xml:space="preserve">Pass out the </w:t>
            </w:r>
            <w:r>
              <w:rPr>
                <w:color w:val="0000FF"/>
              </w:rPr>
              <w:t>6.2 Comparing Animals and Flames Worksheet</w:t>
            </w:r>
            <w:r>
              <w:rPr>
                <w:bCs/>
              </w:rPr>
              <w:t xml:space="preserve"> to each student. </w:t>
            </w:r>
          </w:p>
          <w:p w14:paraId="7F51B010" w14:textId="77777777" w:rsidR="00D670D4" w:rsidRDefault="00D670D4" w:rsidP="0034618B">
            <w:pPr>
              <w:pStyle w:val="ListParagraph"/>
              <w:numPr>
                <w:ilvl w:val="0"/>
                <w:numId w:val="19"/>
              </w:numPr>
              <w:ind w:left="360"/>
              <w:rPr>
                <w:bCs/>
              </w:rPr>
            </w:pPr>
            <w:r>
              <w:rPr>
                <w:bCs/>
              </w:rPr>
              <w:t xml:space="preserve">Have students complete the comparison individually or in pairs. </w:t>
            </w:r>
          </w:p>
          <w:p w14:paraId="7BDC5137" w14:textId="77777777" w:rsidR="00D670D4" w:rsidRPr="00A20AE6" w:rsidRDefault="00D670D4" w:rsidP="0034618B">
            <w:pPr>
              <w:pStyle w:val="ListParagraph"/>
              <w:numPr>
                <w:ilvl w:val="0"/>
                <w:numId w:val="19"/>
              </w:numPr>
              <w:ind w:left="360"/>
              <w:rPr>
                <w:bCs/>
              </w:rPr>
            </w:pPr>
            <w:r>
              <w:rPr>
                <w:bCs/>
              </w:rPr>
              <w:t xml:space="preserve">Students may need to look back at their Process Tools from Systems and Scale. </w:t>
            </w:r>
          </w:p>
          <w:p w14:paraId="4E24B17A" w14:textId="77777777" w:rsidR="00D670D4" w:rsidRPr="00B3464A" w:rsidRDefault="00D670D4" w:rsidP="007B7FA2">
            <w:pPr>
              <w:rPr>
                <w:bCs/>
              </w:rPr>
            </w:pPr>
            <w:r>
              <w:rPr>
                <w:bCs/>
              </w:rPr>
              <w:t>D</w:t>
            </w:r>
            <w:r w:rsidRPr="00AD05E5">
              <w:rPr>
                <w:bCs/>
              </w:rPr>
              <w:t xml:space="preserve">isplay slide 7 of the PPT and remind students that good answers </w:t>
            </w:r>
            <w:r>
              <w:rPr>
                <w:bCs/>
              </w:rPr>
              <w:t xml:space="preserve">to questions about both animal and flames </w:t>
            </w:r>
            <w:r w:rsidRPr="00AD05E5">
              <w:rPr>
                <w:bCs/>
              </w:rPr>
              <w:t xml:space="preserve">should address each of the four numbered questions of the </w:t>
            </w:r>
            <w:r w:rsidRPr="00A23BAB">
              <w:rPr>
                <w:bCs/>
                <w:color w:val="00B050"/>
              </w:rPr>
              <w:t xml:space="preserve">Three Questions Poster </w:t>
            </w:r>
            <w:r w:rsidRPr="00AD05E5">
              <w:rPr>
                <w:bCs/>
              </w:rPr>
              <w:t xml:space="preserve">(or </w:t>
            </w:r>
            <w:r w:rsidRPr="00A23BAB">
              <w:rPr>
                <w:bCs/>
                <w:color w:val="00B050"/>
              </w:rPr>
              <w:t>Handout</w:t>
            </w:r>
            <w:r w:rsidRPr="00AD05E5">
              <w:rPr>
                <w:bCs/>
              </w:rPr>
              <w:t xml:space="preserve">). </w:t>
            </w:r>
          </w:p>
        </w:tc>
      </w:tr>
      <w:tr w:rsidR="00D670D4" w:rsidRPr="00B3464A" w14:paraId="10B292D0" w14:textId="77777777" w:rsidTr="00D670D4">
        <w:trPr>
          <w:trHeight w:val="179"/>
        </w:trPr>
        <w:tc>
          <w:tcPr>
            <w:tcW w:w="9273" w:type="dxa"/>
          </w:tcPr>
          <w:p w14:paraId="152F4677" w14:textId="77777777" w:rsidR="00D670D4" w:rsidRPr="00A20AE6" w:rsidRDefault="00D670D4" w:rsidP="0034618B">
            <w:pPr>
              <w:pStyle w:val="ListParagraph"/>
              <w:numPr>
                <w:ilvl w:val="0"/>
                <w:numId w:val="18"/>
              </w:numPr>
              <w:rPr>
                <w:b/>
                <w:bCs/>
              </w:rPr>
            </w:pPr>
            <w:r w:rsidRPr="00A20AE6">
              <w:rPr>
                <w:b/>
                <w:bCs/>
              </w:rPr>
              <w:t>Allow students to share their explanations with the class.</w:t>
            </w:r>
          </w:p>
          <w:p w14:paraId="51AF0697" w14:textId="77777777" w:rsidR="00D670D4" w:rsidRDefault="00D670D4" w:rsidP="007B7FA2">
            <w:pPr>
              <w:ind w:right="36"/>
              <w:rPr>
                <w:bCs/>
              </w:rPr>
            </w:pPr>
            <w:r w:rsidRPr="00A20AE6">
              <w:rPr>
                <w:bCs/>
              </w:rPr>
              <w:t xml:space="preserve">Display slide 8 of the </w:t>
            </w:r>
            <w:r>
              <w:rPr>
                <w:color w:val="0000FF"/>
              </w:rPr>
              <w:t>6.2 Comparing Animals and Flames PPT</w:t>
            </w:r>
            <w:r w:rsidRPr="00A20AE6">
              <w:rPr>
                <w:bCs/>
              </w:rPr>
              <w:t xml:space="preserve">. </w:t>
            </w:r>
          </w:p>
          <w:p w14:paraId="429CB402" w14:textId="77777777" w:rsidR="00D670D4" w:rsidRPr="00A20AE6" w:rsidRDefault="00D670D4" w:rsidP="0034618B">
            <w:pPr>
              <w:pStyle w:val="ListParagraph"/>
              <w:numPr>
                <w:ilvl w:val="0"/>
                <w:numId w:val="20"/>
              </w:numPr>
              <w:ind w:left="360" w:right="36"/>
              <w:rPr>
                <w:color w:val="0000FF"/>
              </w:rPr>
            </w:pPr>
            <w:r w:rsidRPr="00A20AE6">
              <w:rPr>
                <w:bCs/>
              </w:rPr>
              <w:lastRenderedPageBreak/>
              <w:t xml:space="preserve">Go through the worksheet with the class and have students share their ideas. At this point in the unit, students should have scientifically </w:t>
            </w:r>
            <w:r>
              <w:rPr>
                <w:bCs/>
              </w:rPr>
              <w:t>explanations</w:t>
            </w:r>
            <w:r w:rsidRPr="00A20AE6">
              <w:rPr>
                <w:bCs/>
              </w:rPr>
              <w:t xml:space="preserve">. Check that they are following the rules about matter and energy. </w:t>
            </w:r>
          </w:p>
        </w:tc>
      </w:tr>
      <w:tr w:rsidR="00D670D4" w:rsidRPr="00B3464A" w14:paraId="1238AEBD" w14:textId="77777777" w:rsidTr="00D670D4">
        <w:trPr>
          <w:trHeight w:val="179"/>
        </w:trPr>
        <w:tc>
          <w:tcPr>
            <w:tcW w:w="9273" w:type="dxa"/>
          </w:tcPr>
          <w:p w14:paraId="2DB6E020" w14:textId="77777777" w:rsidR="00D670D4" w:rsidRPr="00172A63" w:rsidRDefault="00D670D4" w:rsidP="0034618B">
            <w:pPr>
              <w:pStyle w:val="ListParagraph"/>
              <w:numPr>
                <w:ilvl w:val="0"/>
                <w:numId w:val="18"/>
              </w:numPr>
            </w:pPr>
            <w:r w:rsidRPr="00543FB7">
              <w:rPr>
                <w:b/>
                <w:bCs/>
              </w:rPr>
              <w:lastRenderedPageBreak/>
              <w:t xml:space="preserve">Lead a discussion about how student ideas have changed over time. </w:t>
            </w:r>
          </w:p>
          <w:p w14:paraId="5BC0E5B1" w14:textId="77777777" w:rsidR="00D670D4" w:rsidRPr="00172A63" w:rsidRDefault="00D670D4" w:rsidP="007B7FA2">
            <w:r w:rsidRPr="00AD05E5">
              <w:t>Display slide 9</w:t>
            </w:r>
            <w:r>
              <w:t xml:space="preserve"> of the PPT</w:t>
            </w:r>
            <w:r w:rsidRPr="00AD05E5">
              <w:t xml:space="preserve">. Have students consider how their ideas changed with regard to scale, movement, and carbon. What do they know about how animals grow and move now that they didn’t know before </w:t>
            </w:r>
            <w:r>
              <w:t>this</w:t>
            </w:r>
            <w:r w:rsidRPr="00AD05E5">
              <w:t xml:space="preserve"> </w:t>
            </w:r>
            <w:r>
              <w:t>unit</w:t>
            </w:r>
            <w:r w:rsidRPr="00AD05E5">
              <w:t>?</w:t>
            </w:r>
          </w:p>
        </w:tc>
      </w:tr>
      <w:tr w:rsidR="00D670D4" w:rsidRPr="00B3464A" w14:paraId="4A17F165" w14:textId="77777777" w:rsidTr="00D670D4">
        <w:trPr>
          <w:trHeight w:val="179"/>
        </w:trPr>
        <w:tc>
          <w:tcPr>
            <w:tcW w:w="9273" w:type="dxa"/>
          </w:tcPr>
          <w:p w14:paraId="239450AB" w14:textId="77777777" w:rsidR="00D670D4" w:rsidRPr="00172A63" w:rsidRDefault="00D670D4" w:rsidP="0034618B">
            <w:pPr>
              <w:pStyle w:val="ListParagraph"/>
              <w:numPr>
                <w:ilvl w:val="0"/>
                <w:numId w:val="18"/>
              </w:numPr>
              <w:rPr>
                <w:b/>
              </w:rPr>
            </w:pPr>
            <w:r w:rsidRPr="00172A63">
              <w:rPr>
                <w:b/>
              </w:rPr>
              <w:t>(Optional) Have students complete the Big Idea Probe: What Happens to the Fat? for the final time.</w:t>
            </w:r>
          </w:p>
          <w:p w14:paraId="0BE778F4" w14:textId="77777777" w:rsidR="00D670D4" w:rsidRPr="00241001" w:rsidRDefault="00D670D4" w:rsidP="007B7FA2">
            <w:pPr>
              <w:rPr>
                <w:b/>
                <w:bCs/>
              </w:rPr>
            </w:pPr>
            <w:r>
              <w:t xml:space="preserve">If you decided to use the </w:t>
            </w:r>
            <w:r w:rsidRPr="00241001">
              <w:rPr>
                <w:color w:val="0432FF"/>
              </w:rPr>
              <w:t>Big Idea Probe: What Happens to the Fat?</w:t>
            </w:r>
            <w:r>
              <w:t xml:space="preserve"> have students complete it and share their ideas again. Have students discuss how their ideas have changed throughout the unit. See </w:t>
            </w:r>
            <w:r w:rsidRPr="00DE758C">
              <w:rPr>
                <w:color w:val="7030A0"/>
              </w:rPr>
              <w:t xml:space="preserve">Assessing the Big Idea Probe: What Happens to the Fat? </w:t>
            </w:r>
            <w:r>
              <w:t>for suggestions about how to use the Big Idea Probe.</w:t>
            </w:r>
          </w:p>
        </w:tc>
      </w:tr>
    </w:tbl>
    <w:p w14:paraId="139497D8" w14:textId="709FA1E3" w:rsidR="0082445B" w:rsidRPr="00D438F2" w:rsidRDefault="0082445B" w:rsidP="0082445B">
      <w:pPr>
        <w:pStyle w:val="Heading2"/>
      </w:pPr>
      <w:r w:rsidRPr="00D438F2">
        <w:t>Assessment</w:t>
      </w:r>
    </w:p>
    <w:p w14:paraId="4691FF60" w14:textId="77777777" w:rsidR="00D670D4" w:rsidRPr="00172A63" w:rsidRDefault="00D670D4" w:rsidP="00D670D4">
      <w:pPr>
        <w:ind w:right="36"/>
        <w:rPr>
          <w:color w:val="0000FF"/>
        </w:rPr>
      </w:pPr>
      <w:r>
        <w:t xml:space="preserve">Use the </w:t>
      </w:r>
      <w:r w:rsidRPr="00931D00">
        <w:rPr>
          <w:color w:val="7030A0"/>
        </w:rPr>
        <w:t xml:space="preserve">6.2 Grading the Comparing Animals and Flames Worksheet </w:t>
      </w:r>
      <w:r>
        <w:rPr>
          <w:color w:val="000000" w:themeColor="text1"/>
        </w:rPr>
        <w:t>to grade students' work.</w:t>
      </w:r>
    </w:p>
    <w:p w14:paraId="69FEF1C5" w14:textId="59284FC5" w:rsidR="0082445B" w:rsidRDefault="0082445B" w:rsidP="0082445B">
      <w:pPr>
        <w:pStyle w:val="Heading2"/>
      </w:pPr>
      <w:r>
        <w:t>Differentiation &amp;</w:t>
      </w:r>
      <w:r w:rsidRPr="00761F92">
        <w:t xml:space="preserve"> </w:t>
      </w:r>
      <w:r w:rsidRPr="00D438F2">
        <w:t>Extending the Learning</w:t>
      </w:r>
      <w:r>
        <w:t xml:space="preserve"> </w:t>
      </w:r>
    </w:p>
    <w:p w14:paraId="748E01FB" w14:textId="0145714A" w:rsidR="0082445B" w:rsidRDefault="0082445B" w:rsidP="0082445B">
      <w:pPr>
        <w:pStyle w:val="Heading3"/>
        <w:rPr>
          <w:color w:val="FF0000"/>
        </w:rPr>
      </w:pPr>
      <w:r>
        <w:t>Differentiation</w:t>
      </w:r>
    </w:p>
    <w:p w14:paraId="06EEFE36" w14:textId="77777777" w:rsidR="0082445B" w:rsidRDefault="0082445B" w:rsidP="0082445B"/>
    <w:p w14:paraId="199B1332" w14:textId="79EE1B99" w:rsidR="0082445B" w:rsidRDefault="0082445B" w:rsidP="0082445B">
      <w:pPr>
        <w:pStyle w:val="Heading3"/>
      </w:pPr>
      <w:r>
        <w:t>Modifications</w:t>
      </w:r>
    </w:p>
    <w:p w14:paraId="6D3C13C4" w14:textId="77777777" w:rsidR="0082445B" w:rsidRDefault="0082445B" w:rsidP="0082445B"/>
    <w:p w14:paraId="34CF45A8" w14:textId="6ECBF45C" w:rsidR="0082445B" w:rsidRPr="00D670D4" w:rsidRDefault="0082445B" w:rsidP="00D670D4">
      <w:pPr>
        <w:pStyle w:val="Heading3"/>
      </w:pPr>
      <w:r w:rsidRPr="00D438F2">
        <w:t>Extending the Learning</w:t>
      </w:r>
    </w:p>
    <w:p w14:paraId="0EB016D3" w14:textId="77777777" w:rsidR="00D670D4" w:rsidRDefault="00D670D4">
      <w:pPr>
        <w:spacing w:after="0"/>
        <w:rPr>
          <w:b/>
          <w:kern w:val="28"/>
          <w:sz w:val="36"/>
        </w:rPr>
      </w:pPr>
      <w:r>
        <w:br w:type="page"/>
      </w:r>
    </w:p>
    <w:p w14:paraId="1468597F" w14:textId="77777777" w:rsidR="0082445B" w:rsidRDefault="00D670D4" w:rsidP="0082445B">
      <w:pPr>
        <w:pStyle w:val="Heading1"/>
      </w:pPr>
      <w:r>
        <w:lastRenderedPageBreak/>
        <w:t>Activity 6.3: Functions of All Animals (50 min)</w:t>
      </w:r>
    </w:p>
    <w:p w14:paraId="023E2380" w14:textId="090DFB1F" w:rsidR="0082445B" w:rsidRDefault="0082445B" w:rsidP="0082445B">
      <w:pPr>
        <w:pStyle w:val="Heading2"/>
      </w:pPr>
      <w:r>
        <w:t>Overview and Preparation</w:t>
      </w:r>
    </w:p>
    <w:p w14:paraId="24E4881E" w14:textId="77777777" w:rsidR="0082445B" w:rsidRPr="002B5F20" w:rsidRDefault="0082445B" w:rsidP="0082445B">
      <w:pPr>
        <w:pStyle w:val="Heading3"/>
      </w:pPr>
      <w:r>
        <w:t>Target Student Performance</w:t>
      </w:r>
    </w:p>
    <w:p w14:paraId="6E46BD97" w14:textId="77777777" w:rsidR="00D670D4" w:rsidRPr="00CA53BB" w:rsidRDefault="00D670D4" w:rsidP="00D670D4">
      <w:pPr>
        <w:spacing w:beforeLines="40" w:before="96" w:afterLines="40" w:after="96"/>
      </w:pPr>
      <w:r>
        <w:t>Students develop integrated accounts of how all animals grow, move and function through the processes of digestion, cellular respiration, and biosynthesis.</w:t>
      </w:r>
    </w:p>
    <w:p w14:paraId="2AE440C5" w14:textId="77777777" w:rsidR="0082445B" w:rsidRPr="00D438F2" w:rsidRDefault="0082445B" w:rsidP="0082445B">
      <w:pPr>
        <w:pStyle w:val="Heading3"/>
      </w:pPr>
      <w:r w:rsidRPr="00D438F2">
        <w:t>Resources Provided</w:t>
      </w:r>
    </w:p>
    <w:p w14:paraId="1195833C" w14:textId="77777777" w:rsidR="00D670D4" w:rsidRDefault="00D670D4" w:rsidP="0034618B">
      <w:pPr>
        <w:pStyle w:val="ListParagraph"/>
        <w:numPr>
          <w:ilvl w:val="0"/>
          <w:numId w:val="6"/>
        </w:numPr>
        <w:ind w:right="36"/>
        <w:rPr>
          <w:color w:val="0000FF"/>
        </w:rPr>
      </w:pPr>
      <w:r>
        <w:rPr>
          <w:color w:val="0000FF"/>
        </w:rPr>
        <w:t>6.3 Functions of All Animals PPT</w:t>
      </w:r>
    </w:p>
    <w:p w14:paraId="2FD85B15" w14:textId="77777777" w:rsidR="00D670D4" w:rsidRPr="009E007E" w:rsidRDefault="00D670D4" w:rsidP="0034618B">
      <w:pPr>
        <w:pStyle w:val="ListParagraph"/>
        <w:numPr>
          <w:ilvl w:val="0"/>
          <w:numId w:val="6"/>
        </w:numPr>
        <w:ind w:right="36"/>
        <w:rPr>
          <w:color w:val="0000FF"/>
        </w:rPr>
      </w:pPr>
      <w:r>
        <w:rPr>
          <w:color w:val="0000FF"/>
        </w:rPr>
        <w:t xml:space="preserve">6.3 Functions of All Animals Worksheet </w:t>
      </w:r>
      <w:r>
        <w:t>(1 per student for option 1 in step 3)</w:t>
      </w:r>
    </w:p>
    <w:p w14:paraId="1A2AF6A5" w14:textId="77777777" w:rsidR="0082445B" w:rsidRPr="00702828" w:rsidRDefault="00D670D4" w:rsidP="0034618B">
      <w:pPr>
        <w:pStyle w:val="ListParagraph"/>
        <w:numPr>
          <w:ilvl w:val="0"/>
          <w:numId w:val="6"/>
        </w:numPr>
        <w:ind w:right="36"/>
        <w:rPr>
          <w:color w:val="7030A0"/>
        </w:rPr>
      </w:pPr>
      <w:r w:rsidRPr="00702828">
        <w:rPr>
          <w:color w:val="7030A0"/>
        </w:rPr>
        <w:t>6.3 Grading the Functions of All Animals Worksheet</w:t>
      </w:r>
    </w:p>
    <w:p w14:paraId="7D44CC63" w14:textId="77777777" w:rsidR="0082445B" w:rsidRPr="00D438F2" w:rsidRDefault="0082445B" w:rsidP="0082445B">
      <w:pPr>
        <w:pStyle w:val="Heading3"/>
      </w:pPr>
      <w:r>
        <w:t xml:space="preserve">Recurring </w:t>
      </w:r>
      <w:r w:rsidRPr="00D438F2">
        <w:t>Resources</w:t>
      </w:r>
    </w:p>
    <w:p w14:paraId="5361F7DC" w14:textId="77777777" w:rsidR="00CA5D39" w:rsidRPr="00DB2CDF" w:rsidRDefault="00CA5D39" w:rsidP="00CA5D39">
      <w:pPr>
        <w:pStyle w:val="ListParagraph"/>
        <w:numPr>
          <w:ilvl w:val="0"/>
          <w:numId w:val="6"/>
        </w:numPr>
        <w:spacing w:after="0"/>
        <w:rPr>
          <w:color w:val="0000FF"/>
        </w:rPr>
      </w:pPr>
      <w:r w:rsidRPr="00DB2CDF">
        <w:rPr>
          <w:color w:val="0000FF"/>
        </w:rPr>
        <w:t>Learning Tracking Tool for Animals</w:t>
      </w:r>
    </w:p>
    <w:p w14:paraId="706EA389" w14:textId="77777777" w:rsidR="00CA5D39" w:rsidRPr="00DE758C" w:rsidRDefault="00CA5D39" w:rsidP="00CA5D39">
      <w:pPr>
        <w:pStyle w:val="ListParagraph"/>
        <w:numPr>
          <w:ilvl w:val="0"/>
          <w:numId w:val="6"/>
        </w:numPr>
        <w:spacing w:after="0"/>
        <w:rPr>
          <w:color w:val="7030A0"/>
        </w:rPr>
      </w:pPr>
      <w:r w:rsidRPr="00DE758C">
        <w:rPr>
          <w:color w:val="7030A0"/>
        </w:rPr>
        <w:t>Assessing the Learning Tracking Tool for Animals</w:t>
      </w:r>
    </w:p>
    <w:p w14:paraId="5F84BF32" w14:textId="77777777" w:rsidR="00D670D4" w:rsidRDefault="00D670D4" w:rsidP="0034618B">
      <w:pPr>
        <w:pStyle w:val="ListParagraph"/>
        <w:numPr>
          <w:ilvl w:val="0"/>
          <w:numId w:val="6"/>
        </w:numPr>
        <w:rPr>
          <w:color w:val="0000FF"/>
        </w:rPr>
      </w:pPr>
      <w:r>
        <w:rPr>
          <w:color w:val="000000" w:themeColor="text1"/>
        </w:rPr>
        <w:t xml:space="preserve">(Optional) </w:t>
      </w:r>
      <w:r>
        <w:rPr>
          <w:color w:val="0000FF"/>
        </w:rPr>
        <w:t xml:space="preserve">Big Idea Probe: What Happens to the Fat? </w:t>
      </w:r>
      <w:r>
        <w:rPr>
          <w:color w:val="000000" w:themeColor="text1"/>
        </w:rPr>
        <w:t>(1 per student)</w:t>
      </w:r>
    </w:p>
    <w:p w14:paraId="02A7C7E5" w14:textId="77777777" w:rsidR="0082445B" w:rsidRPr="00DE758C" w:rsidRDefault="00D670D4" w:rsidP="0034618B">
      <w:pPr>
        <w:pStyle w:val="ListParagraph"/>
        <w:numPr>
          <w:ilvl w:val="0"/>
          <w:numId w:val="6"/>
        </w:numPr>
        <w:rPr>
          <w:color w:val="7030A0"/>
        </w:rPr>
      </w:pPr>
      <w:r>
        <w:rPr>
          <w:color w:val="000000" w:themeColor="text1"/>
        </w:rPr>
        <w:t xml:space="preserve">(Optional) </w:t>
      </w:r>
      <w:r w:rsidRPr="00DE758C">
        <w:rPr>
          <w:color w:val="7030A0"/>
        </w:rPr>
        <w:t>Assessing the Big Idea Probe: What Happens to the Fat?</w:t>
      </w:r>
    </w:p>
    <w:p w14:paraId="79AC50CA" w14:textId="77777777" w:rsidR="0082445B" w:rsidRPr="00D438F2" w:rsidRDefault="0082445B" w:rsidP="0082445B">
      <w:pPr>
        <w:pStyle w:val="Heading3"/>
      </w:pPr>
      <w:r w:rsidRPr="00D438F2">
        <w:t>Setup</w:t>
      </w:r>
    </w:p>
    <w:p w14:paraId="62A442DB" w14:textId="77777777" w:rsidR="00D670D4" w:rsidRDefault="00D670D4" w:rsidP="00D670D4">
      <w:pPr>
        <w:ind w:right="36"/>
      </w:pPr>
      <w:r>
        <w:t xml:space="preserve">Decide how students will construct their explanations (see options in step 3 of the directions). If students will use the worksheet, prepare one copy of </w:t>
      </w:r>
      <w:r>
        <w:rPr>
          <w:color w:val="0000FF"/>
        </w:rPr>
        <w:t>6.3 Functions of All Animals Worksheet</w:t>
      </w:r>
      <w:r w:rsidRPr="00F309D7">
        <w:rPr>
          <w:color w:val="0000FF"/>
        </w:rPr>
        <w:t xml:space="preserve"> </w:t>
      </w:r>
      <w:r>
        <w:t xml:space="preserve">for each student. If students will create a PowerPoint, check that computers or tablets are working and ready. If students will make a poster, get one poster for each pair of students or small group. Decide how you will have students present their explanations (see step 4 of the directions). Prepare a computer and a projector to display the PPT. </w:t>
      </w:r>
    </w:p>
    <w:p w14:paraId="52A5A47F" w14:textId="61254F19" w:rsidR="0082445B" w:rsidRPr="00CD686F" w:rsidRDefault="0082445B" w:rsidP="0082445B">
      <w:pPr>
        <w:pStyle w:val="Heading2"/>
        <w:rPr>
          <w:color w:val="FF0000"/>
        </w:rPr>
      </w:pPr>
      <w:r w:rsidRPr="00D438F2">
        <w:t>Directions</w:t>
      </w:r>
    </w:p>
    <w:tbl>
      <w:tblPr>
        <w:tblStyle w:val="TableGrid"/>
        <w:tblW w:w="9273" w:type="dxa"/>
        <w:tblLayout w:type="fixed"/>
        <w:tblLook w:val="04A0" w:firstRow="1" w:lastRow="0" w:firstColumn="1" w:lastColumn="0" w:noHBand="0" w:noVBand="1"/>
      </w:tblPr>
      <w:tblGrid>
        <w:gridCol w:w="9273"/>
      </w:tblGrid>
      <w:tr w:rsidR="00D670D4" w:rsidRPr="00324D49" w14:paraId="501F6429" w14:textId="77777777" w:rsidTr="00D670D4">
        <w:trPr>
          <w:trHeight w:val="710"/>
        </w:trPr>
        <w:tc>
          <w:tcPr>
            <w:tcW w:w="9273" w:type="dxa"/>
          </w:tcPr>
          <w:p w14:paraId="37A48D47" w14:textId="77777777" w:rsidR="00D670D4" w:rsidRPr="00AD05E5" w:rsidRDefault="00D670D4" w:rsidP="0034618B">
            <w:pPr>
              <w:pStyle w:val="ListParagraph"/>
              <w:numPr>
                <w:ilvl w:val="0"/>
                <w:numId w:val="22"/>
              </w:numPr>
              <w:rPr>
                <w:b/>
              </w:rPr>
            </w:pPr>
            <w:r w:rsidRPr="00AD05E5">
              <w:rPr>
                <w:b/>
                <w:bCs/>
              </w:rPr>
              <w:t>Use the instructional model to show students where they are in the course of the unit.</w:t>
            </w:r>
          </w:p>
          <w:p w14:paraId="3ECCC146" w14:textId="77777777" w:rsidR="00D670D4" w:rsidRPr="00172A63" w:rsidRDefault="00D670D4" w:rsidP="007B7FA2">
            <w:pPr>
              <w:ind w:right="36"/>
              <w:rPr>
                <w:color w:val="0000FF"/>
              </w:rPr>
            </w:pPr>
            <w:r w:rsidRPr="00FA5A3C">
              <w:t xml:space="preserve">Display slide 2 of the </w:t>
            </w:r>
            <w:r w:rsidRPr="00172A63">
              <w:rPr>
                <w:color w:val="0000FF"/>
              </w:rPr>
              <w:t>6.</w:t>
            </w:r>
            <w:r>
              <w:rPr>
                <w:color w:val="0000FF"/>
              </w:rPr>
              <w:t>3</w:t>
            </w:r>
            <w:r w:rsidRPr="00172A63">
              <w:rPr>
                <w:color w:val="0000FF"/>
              </w:rPr>
              <w:t xml:space="preserve"> Functions of All Animals PPT.</w:t>
            </w:r>
          </w:p>
        </w:tc>
      </w:tr>
      <w:tr w:rsidR="00D670D4" w:rsidRPr="00324D49" w14:paraId="61E3F3DE" w14:textId="77777777" w:rsidTr="00D670D4">
        <w:trPr>
          <w:trHeight w:val="710"/>
        </w:trPr>
        <w:tc>
          <w:tcPr>
            <w:tcW w:w="9273" w:type="dxa"/>
          </w:tcPr>
          <w:p w14:paraId="5F52488B" w14:textId="77777777" w:rsidR="00D670D4" w:rsidRPr="00AD05E5" w:rsidRDefault="00D670D4" w:rsidP="0034618B">
            <w:pPr>
              <w:pStyle w:val="ListParagraph"/>
              <w:numPr>
                <w:ilvl w:val="0"/>
                <w:numId w:val="22"/>
              </w:numPr>
              <w:rPr>
                <w:b/>
                <w:bCs/>
              </w:rPr>
            </w:pPr>
            <w:r w:rsidRPr="00AD05E5">
              <w:rPr>
                <w:b/>
                <w:bCs/>
              </w:rPr>
              <w:t xml:space="preserve">Have students try explaining new examples. </w:t>
            </w:r>
          </w:p>
          <w:p w14:paraId="72B5D98E" w14:textId="77777777" w:rsidR="00D670D4" w:rsidRPr="00AD05E5" w:rsidRDefault="00D670D4" w:rsidP="007B7FA2">
            <w:pPr>
              <w:rPr>
                <w:bCs/>
              </w:rPr>
            </w:pPr>
            <w:r w:rsidRPr="00AD05E5">
              <w:rPr>
                <w:bCs/>
              </w:rPr>
              <w:t>Display slides 3-5. Have students work to explain the scenarios on the slides about animal growth, movement, and function.</w:t>
            </w:r>
          </w:p>
          <w:p w14:paraId="45680D5A" w14:textId="77777777" w:rsidR="00D670D4" w:rsidRPr="00AD05E5" w:rsidRDefault="00D670D4" w:rsidP="0034618B">
            <w:pPr>
              <w:pStyle w:val="ListParagraph"/>
              <w:numPr>
                <w:ilvl w:val="0"/>
                <w:numId w:val="11"/>
              </w:numPr>
              <w:rPr>
                <w:bCs/>
              </w:rPr>
            </w:pPr>
            <w:r w:rsidRPr="00AD05E5">
              <w:rPr>
                <w:bCs/>
              </w:rPr>
              <w:t>Have students discuss the scenarios with a partner and then discuss each as a class.</w:t>
            </w:r>
          </w:p>
          <w:p w14:paraId="43D51DC5" w14:textId="77777777" w:rsidR="00D670D4" w:rsidRPr="00B3464A" w:rsidRDefault="00D670D4" w:rsidP="0034618B">
            <w:pPr>
              <w:pStyle w:val="ListParagraph"/>
              <w:numPr>
                <w:ilvl w:val="0"/>
                <w:numId w:val="11"/>
              </w:numPr>
              <w:rPr>
                <w:bCs/>
              </w:rPr>
            </w:pPr>
            <w:r w:rsidRPr="00AD05E5">
              <w:t xml:space="preserve">At this point in the unit, you will want to point out places where their explanations do not align with scientific explanations. </w:t>
            </w:r>
          </w:p>
        </w:tc>
      </w:tr>
      <w:tr w:rsidR="00D670D4" w:rsidRPr="00324D49" w14:paraId="67549E32" w14:textId="77777777" w:rsidTr="00D670D4">
        <w:trPr>
          <w:trHeight w:val="710"/>
        </w:trPr>
        <w:tc>
          <w:tcPr>
            <w:tcW w:w="9273" w:type="dxa"/>
          </w:tcPr>
          <w:p w14:paraId="010F7BAC" w14:textId="77777777" w:rsidR="00D670D4" w:rsidRPr="00AD05E5" w:rsidRDefault="00D670D4" w:rsidP="0034618B">
            <w:pPr>
              <w:pStyle w:val="ListParagraph"/>
              <w:numPr>
                <w:ilvl w:val="0"/>
                <w:numId w:val="22"/>
              </w:numPr>
              <w:rPr>
                <w:b/>
                <w:bCs/>
              </w:rPr>
            </w:pPr>
            <w:r w:rsidRPr="00AD05E5">
              <w:rPr>
                <w:b/>
                <w:bCs/>
              </w:rPr>
              <w:t>Have students explain the primary functions that animals have in common.</w:t>
            </w:r>
          </w:p>
          <w:p w14:paraId="4A0817CD" w14:textId="77777777" w:rsidR="00D670D4" w:rsidRPr="00543FB7" w:rsidRDefault="00D670D4" w:rsidP="007B7FA2">
            <w:pPr>
              <w:ind w:right="36"/>
              <w:rPr>
                <w:color w:val="0000FF"/>
              </w:rPr>
            </w:pPr>
            <w:r w:rsidRPr="00F90D35">
              <w:rPr>
                <w:bCs/>
              </w:rPr>
              <w:t xml:space="preserve">Display slide 6 of the </w:t>
            </w:r>
            <w:r>
              <w:rPr>
                <w:color w:val="0000FF"/>
              </w:rPr>
              <w:t xml:space="preserve">6.3 Functions of All Animals PPT. </w:t>
            </w:r>
            <w:r w:rsidRPr="00AD05E5">
              <w:rPr>
                <w:bCs/>
              </w:rPr>
              <w:t xml:space="preserve">Tell students they will be constructing explanations that answer </w:t>
            </w:r>
            <w:r>
              <w:rPr>
                <w:bCs/>
              </w:rPr>
              <w:t>three</w:t>
            </w:r>
            <w:r w:rsidRPr="00AD05E5">
              <w:rPr>
                <w:bCs/>
              </w:rPr>
              <w:t xml:space="preserve"> questions about the functions of animals that are shared by all animals. </w:t>
            </w:r>
          </w:p>
          <w:p w14:paraId="3385F4A8" w14:textId="77777777" w:rsidR="00D670D4" w:rsidRPr="00AD05E5" w:rsidRDefault="00D670D4" w:rsidP="007B7FA2">
            <w:pPr>
              <w:rPr>
                <w:bCs/>
              </w:rPr>
            </w:pPr>
            <w:r w:rsidRPr="00AD05E5">
              <w:rPr>
                <w:bCs/>
              </w:rPr>
              <w:t xml:space="preserve">Option </w:t>
            </w:r>
            <w:r>
              <w:rPr>
                <w:bCs/>
              </w:rPr>
              <w:t>1</w:t>
            </w:r>
            <w:r w:rsidRPr="00AD05E5">
              <w:rPr>
                <w:bCs/>
              </w:rPr>
              <w:t xml:space="preserve">: Have students construct their explanations on </w:t>
            </w:r>
            <w:r>
              <w:rPr>
                <w:color w:val="0000FF"/>
              </w:rPr>
              <w:t>6.3 Functions of All Animals Worksheet</w:t>
            </w:r>
            <w:r w:rsidRPr="00AD05E5">
              <w:rPr>
                <w:bCs/>
                <w:color w:val="0000FF"/>
              </w:rPr>
              <w:t xml:space="preserve"> </w:t>
            </w:r>
            <w:r w:rsidRPr="00AD05E5">
              <w:rPr>
                <w:bCs/>
              </w:rPr>
              <w:t xml:space="preserve">in pairs. </w:t>
            </w:r>
            <w:r w:rsidRPr="00FA5A3C">
              <w:rPr>
                <w:bCs/>
              </w:rPr>
              <w:t>Students’</w:t>
            </w:r>
            <w:r w:rsidRPr="00AD05E5">
              <w:rPr>
                <w:bCs/>
              </w:rPr>
              <w:t xml:space="preserve"> explanations can include words, illustrations, diagrams, and/or charts. Students may need additional sheets to answer each of the questions.</w:t>
            </w:r>
          </w:p>
          <w:p w14:paraId="3507A687" w14:textId="77777777" w:rsidR="00D670D4" w:rsidRPr="00AD05E5" w:rsidRDefault="00D670D4" w:rsidP="007B7FA2">
            <w:pPr>
              <w:rPr>
                <w:bCs/>
              </w:rPr>
            </w:pPr>
            <w:r w:rsidRPr="00AD05E5">
              <w:rPr>
                <w:bCs/>
              </w:rPr>
              <w:t xml:space="preserve">Option </w:t>
            </w:r>
            <w:r>
              <w:rPr>
                <w:bCs/>
              </w:rPr>
              <w:t>2</w:t>
            </w:r>
            <w:r w:rsidRPr="00AD05E5">
              <w:rPr>
                <w:bCs/>
              </w:rPr>
              <w:t>: Have students construct their explanations in a PowerPoint presentation in pairs for each of the questions.</w:t>
            </w:r>
          </w:p>
          <w:p w14:paraId="018C4630" w14:textId="77777777" w:rsidR="00D670D4" w:rsidRPr="00AD05E5" w:rsidRDefault="00D670D4" w:rsidP="007B7FA2">
            <w:pPr>
              <w:rPr>
                <w:bCs/>
              </w:rPr>
            </w:pPr>
            <w:r w:rsidRPr="00AD05E5">
              <w:rPr>
                <w:bCs/>
              </w:rPr>
              <w:lastRenderedPageBreak/>
              <w:t xml:space="preserve">Option </w:t>
            </w:r>
            <w:r>
              <w:rPr>
                <w:bCs/>
              </w:rPr>
              <w:t>3</w:t>
            </w:r>
            <w:r w:rsidRPr="00AD05E5">
              <w:rPr>
                <w:bCs/>
              </w:rPr>
              <w:t xml:space="preserve">: Have students construct their explanations on a poster in pairs or small groups. </w:t>
            </w:r>
          </w:p>
          <w:p w14:paraId="7D6D5B4D" w14:textId="77777777" w:rsidR="00D670D4" w:rsidRPr="00172A63" w:rsidRDefault="00D670D4" w:rsidP="007B7FA2">
            <w:pPr>
              <w:rPr>
                <w:b/>
                <w:bCs/>
              </w:rPr>
            </w:pPr>
            <w:r w:rsidRPr="00172A63">
              <w:rPr>
                <w:bCs/>
              </w:rPr>
              <w:t xml:space="preserve">For all options, display slide 7 of the PPT and remind students that good answers to questions about animal cells should address each of the four numbered questions of the </w:t>
            </w:r>
            <w:r w:rsidRPr="00A23BAB">
              <w:rPr>
                <w:bCs/>
                <w:color w:val="00B050"/>
              </w:rPr>
              <w:t xml:space="preserve">Three Questions Poster </w:t>
            </w:r>
            <w:r w:rsidRPr="00172A63">
              <w:rPr>
                <w:bCs/>
              </w:rPr>
              <w:t xml:space="preserve">(or </w:t>
            </w:r>
            <w:r w:rsidRPr="00A23BAB">
              <w:rPr>
                <w:bCs/>
                <w:color w:val="00B050"/>
              </w:rPr>
              <w:t>Handout</w:t>
            </w:r>
            <w:r w:rsidRPr="00172A63">
              <w:rPr>
                <w:bCs/>
              </w:rPr>
              <w:t xml:space="preserve">). </w:t>
            </w:r>
          </w:p>
        </w:tc>
      </w:tr>
      <w:tr w:rsidR="00D670D4" w:rsidRPr="00324D49" w14:paraId="4BF21024" w14:textId="77777777" w:rsidTr="00D670D4">
        <w:trPr>
          <w:trHeight w:val="710"/>
        </w:trPr>
        <w:tc>
          <w:tcPr>
            <w:tcW w:w="9273" w:type="dxa"/>
          </w:tcPr>
          <w:p w14:paraId="3445C7E5" w14:textId="77777777" w:rsidR="00D670D4" w:rsidRPr="00AD05E5" w:rsidRDefault="00D670D4" w:rsidP="0034618B">
            <w:pPr>
              <w:pStyle w:val="ListParagraph"/>
              <w:numPr>
                <w:ilvl w:val="0"/>
                <w:numId w:val="22"/>
              </w:numPr>
              <w:rPr>
                <w:b/>
                <w:bCs/>
              </w:rPr>
            </w:pPr>
            <w:r w:rsidRPr="00AD05E5">
              <w:rPr>
                <w:b/>
                <w:bCs/>
              </w:rPr>
              <w:lastRenderedPageBreak/>
              <w:t>Allow students to share their explanations with the class.</w:t>
            </w:r>
          </w:p>
          <w:p w14:paraId="74126CF6" w14:textId="77777777" w:rsidR="00D670D4" w:rsidRPr="00543FB7" w:rsidRDefault="00D670D4" w:rsidP="007B7FA2">
            <w:pPr>
              <w:ind w:right="36"/>
              <w:rPr>
                <w:color w:val="0000FF"/>
              </w:rPr>
            </w:pPr>
            <w:r w:rsidRPr="00F90D35">
              <w:rPr>
                <w:bCs/>
              </w:rPr>
              <w:t xml:space="preserve">Display slide 8 of the </w:t>
            </w:r>
            <w:r>
              <w:rPr>
                <w:color w:val="0000FF"/>
              </w:rPr>
              <w:t>6.3 Functions of All Animals PPT</w:t>
            </w:r>
            <w:r w:rsidRPr="00AD05E5">
              <w:rPr>
                <w:bCs/>
              </w:rPr>
              <w:t xml:space="preserve">. Provide students an opportunity to share their explanations with the class. </w:t>
            </w:r>
          </w:p>
          <w:p w14:paraId="01EB123B" w14:textId="77777777" w:rsidR="00D670D4" w:rsidRPr="00AD05E5" w:rsidRDefault="00D670D4" w:rsidP="0034618B">
            <w:pPr>
              <w:pStyle w:val="ListParagraph"/>
              <w:numPr>
                <w:ilvl w:val="0"/>
                <w:numId w:val="21"/>
              </w:numPr>
              <w:ind w:left="342"/>
              <w:rPr>
                <w:bCs/>
              </w:rPr>
            </w:pPr>
            <w:r w:rsidRPr="00AD05E5">
              <w:rPr>
                <w:bCs/>
              </w:rPr>
              <w:t>Decide how you will have students present depending on the option you chose in step 6 and the needs of your students and classroom.</w:t>
            </w:r>
          </w:p>
          <w:p w14:paraId="32271476" w14:textId="77777777" w:rsidR="00D670D4" w:rsidRPr="00AD05E5" w:rsidRDefault="00D670D4" w:rsidP="0034618B">
            <w:pPr>
              <w:pStyle w:val="ListParagraph"/>
              <w:numPr>
                <w:ilvl w:val="0"/>
                <w:numId w:val="21"/>
              </w:numPr>
              <w:ind w:left="702"/>
              <w:rPr>
                <w:bCs/>
              </w:rPr>
            </w:pPr>
            <w:r w:rsidRPr="00AD05E5">
              <w:rPr>
                <w:bCs/>
              </w:rPr>
              <w:t xml:space="preserve">If students did option 1, they could verbally share their explanations or share them with the class using a document camera. </w:t>
            </w:r>
          </w:p>
          <w:p w14:paraId="2048C119" w14:textId="77777777" w:rsidR="00D670D4" w:rsidRPr="00AD05E5" w:rsidRDefault="00D670D4" w:rsidP="0034618B">
            <w:pPr>
              <w:pStyle w:val="ListParagraph"/>
              <w:numPr>
                <w:ilvl w:val="0"/>
                <w:numId w:val="21"/>
              </w:numPr>
              <w:ind w:left="702"/>
              <w:rPr>
                <w:bCs/>
              </w:rPr>
            </w:pPr>
            <w:r w:rsidRPr="00AD05E5">
              <w:rPr>
                <w:bCs/>
              </w:rPr>
              <w:t>If student did option 2, they could present their PPT to the class.</w:t>
            </w:r>
          </w:p>
          <w:p w14:paraId="2224987A" w14:textId="77777777" w:rsidR="00D670D4" w:rsidRDefault="00D670D4" w:rsidP="0034618B">
            <w:pPr>
              <w:pStyle w:val="ListParagraph"/>
              <w:numPr>
                <w:ilvl w:val="0"/>
                <w:numId w:val="21"/>
              </w:numPr>
              <w:ind w:left="702"/>
              <w:rPr>
                <w:bCs/>
              </w:rPr>
            </w:pPr>
            <w:r w:rsidRPr="00AD05E5">
              <w:rPr>
                <w:bCs/>
              </w:rPr>
              <w:t xml:space="preserve">If students did option 3, they could share their posters with the whole </w:t>
            </w:r>
            <w:proofErr w:type="gramStart"/>
            <w:r w:rsidRPr="00AD05E5">
              <w:rPr>
                <w:bCs/>
              </w:rPr>
              <w:t>class</w:t>
            </w:r>
            <w:proofErr w:type="gramEnd"/>
            <w:r w:rsidRPr="00AD05E5">
              <w:rPr>
                <w:bCs/>
              </w:rPr>
              <w:t xml:space="preserve"> or you could organize a gallery walk in which students circulate the classroom and view the posters.</w:t>
            </w:r>
          </w:p>
          <w:p w14:paraId="70FA433B" w14:textId="77777777" w:rsidR="00D670D4" w:rsidRPr="00172A63" w:rsidRDefault="00D670D4" w:rsidP="0034618B">
            <w:pPr>
              <w:pStyle w:val="ListParagraph"/>
              <w:numPr>
                <w:ilvl w:val="0"/>
                <w:numId w:val="21"/>
              </w:numPr>
              <w:rPr>
                <w:bCs/>
              </w:rPr>
            </w:pPr>
            <w:r w:rsidRPr="00172A63">
              <w:rPr>
                <w:bCs/>
              </w:rPr>
              <w:t>Have students share feedback on their classmates’ explanations as to if the explanations addressed each of the Three Questions.</w:t>
            </w:r>
          </w:p>
        </w:tc>
      </w:tr>
      <w:tr w:rsidR="00D670D4" w:rsidRPr="00324D49" w14:paraId="5C5CFA42" w14:textId="77777777" w:rsidTr="00D670D4">
        <w:trPr>
          <w:trHeight w:val="710"/>
        </w:trPr>
        <w:tc>
          <w:tcPr>
            <w:tcW w:w="9273" w:type="dxa"/>
          </w:tcPr>
          <w:p w14:paraId="20620986" w14:textId="77777777" w:rsidR="00D670D4" w:rsidRPr="00AD05E5" w:rsidRDefault="00D670D4" w:rsidP="0034618B">
            <w:pPr>
              <w:pStyle w:val="ListParagraph"/>
              <w:numPr>
                <w:ilvl w:val="0"/>
                <w:numId w:val="22"/>
              </w:numPr>
            </w:pPr>
            <w:r w:rsidRPr="00543FB7">
              <w:rPr>
                <w:b/>
                <w:bCs/>
              </w:rPr>
              <w:t xml:space="preserve">Lead a discussion about how student ideas have changed over time. </w:t>
            </w:r>
          </w:p>
          <w:p w14:paraId="6C14285A" w14:textId="77777777" w:rsidR="00D670D4" w:rsidRPr="00241001" w:rsidRDefault="00D670D4" w:rsidP="007B7FA2">
            <w:pPr>
              <w:rPr>
                <w:b/>
                <w:bCs/>
              </w:rPr>
            </w:pPr>
            <w:r w:rsidRPr="00AD05E5">
              <w:t>Display slide 9</w:t>
            </w:r>
            <w:r>
              <w:t xml:space="preserve"> of the PPT</w:t>
            </w:r>
            <w:r w:rsidRPr="00AD05E5">
              <w:t xml:space="preserve">. Have students consider how their ideas changed with regard to scale, movement, and carbon. What do they know about how animals grow and move now that they didn’t know before </w:t>
            </w:r>
            <w:r>
              <w:t>this</w:t>
            </w:r>
            <w:r w:rsidRPr="00AD05E5">
              <w:t xml:space="preserve"> </w:t>
            </w:r>
            <w:r>
              <w:t>unit</w:t>
            </w:r>
            <w:r w:rsidRPr="00AD05E5">
              <w:t>?</w:t>
            </w:r>
          </w:p>
        </w:tc>
      </w:tr>
      <w:tr w:rsidR="00D670D4" w:rsidRPr="00324D49" w14:paraId="3B55F131" w14:textId="77777777" w:rsidTr="00D670D4">
        <w:trPr>
          <w:trHeight w:val="1691"/>
        </w:trPr>
        <w:tc>
          <w:tcPr>
            <w:tcW w:w="9273" w:type="dxa"/>
          </w:tcPr>
          <w:p w14:paraId="75F98FAA" w14:textId="77777777" w:rsidR="00D670D4" w:rsidRPr="00172A63" w:rsidRDefault="00D670D4" w:rsidP="0034618B">
            <w:pPr>
              <w:pStyle w:val="ListParagraph"/>
              <w:numPr>
                <w:ilvl w:val="0"/>
                <w:numId w:val="22"/>
              </w:numPr>
              <w:rPr>
                <w:b/>
              </w:rPr>
            </w:pPr>
            <w:r w:rsidRPr="00172A63">
              <w:rPr>
                <w:b/>
              </w:rPr>
              <w:t>(Optional) Have students complete the Big Idea Probe: What Happens to the Fat? for the final time.</w:t>
            </w:r>
          </w:p>
          <w:p w14:paraId="020956DC" w14:textId="77777777" w:rsidR="00D670D4" w:rsidRPr="00241001" w:rsidRDefault="00D670D4" w:rsidP="007B7FA2">
            <w:pPr>
              <w:rPr>
                <w:b/>
                <w:bCs/>
              </w:rPr>
            </w:pPr>
            <w:r>
              <w:t xml:space="preserve">If you decided to use the </w:t>
            </w:r>
            <w:r w:rsidRPr="00241001">
              <w:rPr>
                <w:color w:val="0432FF"/>
              </w:rPr>
              <w:t>Big Idea Probe: What Happens to the Fat?</w:t>
            </w:r>
            <w:r>
              <w:t xml:space="preserve"> have students complete it and share their ideas again. Have students discuss how their ideas have changed throughout the unit. See </w:t>
            </w:r>
            <w:r w:rsidRPr="00DE758C">
              <w:rPr>
                <w:color w:val="7030A0"/>
              </w:rPr>
              <w:t xml:space="preserve">Assessing the Big Idea Probe: What Happens to the Fat? </w:t>
            </w:r>
            <w:r>
              <w:t>for suggestions about how to use the Big Idea Probe.</w:t>
            </w:r>
          </w:p>
        </w:tc>
      </w:tr>
      <w:tr w:rsidR="00D670D4" w:rsidRPr="00324D49" w14:paraId="7E2F77B7" w14:textId="77777777" w:rsidTr="00445D9F">
        <w:trPr>
          <w:trHeight w:val="710"/>
        </w:trPr>
        <w:tc>
          <w:tcPr>
            <w:tcW w:w="9273" w:type="dxa"/>
          </w:tcPr>
          <w:p w14:paraId="6B12B247" w14:textId="77777777" w:rsidR="00D670D4" w:rsidRPr="00954917" w:rsidRDefault="00D670D4" w:rsidP="0034618B">
            <w:pPr>
              <w:pStyle w:val="ListParagraph"/>
              <w:numPr>
                <w:ilvl w:val="0"/>
                <w:numId w:val="22"/>
              </w:numPr>
              <w:rPr>
                <w:b/>
              </w:rPr>
            </w:pPr>
            <w:r w:rsidRPr="00954917">
              <w:rPr>
                <w:b/>
              </w:rPr>
              <w:t>Have a discussion to complete the Learning Tracking Tool for this activity.</w:t>
            </w:r>
          </w:p>
          <w:p w14:paraId="474E3797" w14:textId="77777777" w:rsidR="00D670D4" w:rsidRDefault="00D670D4" w:rsidP="007B7FA2">
            <w:r>
              <w:t>Show slide 10 of the</w:t>
            </w:r>
            <w:r w:rsidRPr="00EB0ABA">
              <w:rPr>
                <w:b/>
              </w:rPr>
              <w:t xml:space="preserve"> </w:t>
            </w:r>
            <w:r>
              <w:rPr>
                <w:color w:val="0000FF"/>
              </w:rPr>
              <w:t>6.3</w:t>
            </w:r>
            <w:r w:rsidRPr="00334C92">
              <w:rPr>
                <w:color w:val="0000FF"/>
              </w:rPr>
              <w:t xml:space="preserve"> </w:t>
            </w:r>
            <w:r>
              <w:rPr>
                <w:color w:val="0000FF"/>
              </w:rPr>
              <w:t>Functions of All Animals</w:t>
            </w:r>
            <w:r w:rsidRPr="00334C92">
              <w:rPr>
                <w:color w:val="0000FF"/>
              </w:rPr>
              <w:t xml:space="preserve"> </w:t>
            </w:r>
            <w:r>
              <w:rPr>
                <w:color w:val="0000FF"/>
              </w:rPr>
              <w:t>PPT.</w:t>
            </w:r>
          </w:p>
          <w:p w14:paraId="1EB787FB" w14:textId="77777777" w:rsidR="00D670D4" w:rsidRPr="00EB0ABA" w:rsidRDefault="00D670D4" w:rsidP="0034618B">
            <w:pPr>
              <w:pStyle w:val="ListParagraph"/>
              <w:numPr>
                <w:ilvl w:val="0"/>
                <w:numId w:val="23"/>
              </w:numPr>
              <w:ind w:left="360"/>
              <w:rPr>
                <w:b/>
              </w:rPr>
            </w:pPr>
            <w:r>
              <w:t xml:space="preserve">Pass out a </w:t>
            </w:r>
            <w:r w:rsidRPr="00EB0ABA">
              <w:rPr>
                <w:color w:val="0432FF"/>
              </w:rPr>
              <w:t xml:space="preserve">Learning Tracking Tool </w:t>
            </w:r>
            <w:r>
              <w:t>to each student.</w:t>
            </w:r>
          </w:p>
          <w:p w14:paraId="01E85FC9" w14:textId="77777777" w:rsidR="00D670D4" w:rsidRPr="00EB0ABA" w:rsidRDefault="00D670D4" w:rsidP="0034618B">
            <w:pPr>
              <w:pStyle w:val="ListParagraph"/>
              <w:numPr>
                <w:ilvl w:val="0"/>
                <w:numId w:val="23"/>
              </w:numPr>
              <w:ind w:left="360"/>
              <w:rPr>
                <w:b/>
              </w:rPr>
            </w:pPr>
            <w:r>
              <w:t xml:space="preserve">Explain that students will add to the tool after activities to keep track of what they have figured out that will help them to answer the unit driving question. </w:t>
            </w:r>
          </w:p>
          <w:p w14:paraId="26F13495" w14:textId="77777777" w:rsidR="00EC2F0C" w:rsidRDefault="00D670D4" w:rsidP="0034618B">
            <w:pPr>
              <w:pStyle w:val="ListParagraph"/>
              <w:numPr>
                <w:ilvl w:val="0"/>
                <w:numId w:val="23"/>
              </w:numPr>
              <w:ind w:left="360"/>
            </w:pPr>
            <w:r>
              <w:t>Have students write the activity name in the first column, "6.3 Functions of All Animals</w:t>
            </w:r>
            <w:r w:rsidR="00EC2F0C">
              <w:t xml:space="preserve">” and their role, Explainer. </w:t>
            </w:r>
          </w:p>
          <w:p w14:paraId="4AAF4CF4" w14:textId="6F586D30" w:rsidR="00D670D4" w:rsidRPr="00EB0ABA" w:rsidRDefault="00EC2F0C" w:rsidP="0034618B">
            <w:pPr>
              <w:pStyle w:val="ListParagraph"/>
              <w:numPr>
                <w:ilvl w:val="0"/>
                <w:numId w:val="23"/>
              </w:numPr>
              <w:ind w:left="360"/>
              <w:rPr>
                <w:b/>
              </w:rPr>
            </w:pPr>
            <w:r w:rsidRPr="007675C5">
              <w:rPr>
                <w:rFonts w:ascii="Helvetica Neue" w:hAnsi="Helvetica Neue" w:cs="Al Bayan Plain"/>
                <w:color w:val="000000" w:themeColor="text1"/>
              </w:rPr>
              <w:t>Have a class discussion about what students did during the activity. When you come to consensus as a class, have students record the answer in the second column of the tool.</w:t>
            </w:r>
          </w:p>
          <w:p w14:paraId="4228098E" w14:textId="2E61B4FD" w:rsidR="00D670D4" w:rsidRPr="00EB0ABA" w:rsidRDefault="00D670D4" w:rsidP="0034618B">
            <w:pPr>
              <w:pStyle w:val="ListParagraph"/>
              <w:numPr>
                <w:ilvl w:val="0"/>
                <w:numId w:val="23"/>
              </w:numPr>
              <w:ind w:left="360"/>
              <w:rPr>
                <w:b/>
              </w:rPr>
            </w:pPr>
            <w:r>
              <w:t>Have a class discussion about what students figured out during the activity that will help them in</w:t>
            </w:r>
            <w:r w:rsidRPr="00A717A4">
              <w:rPr>
                <w:b/>
              </w:rPr>
              <w:t xml:space="preserve"> </w:t>
            </w:r>
            <w:r>
              <w:t>answering the unit driving question. When you come to consensus as a class, have students record the answer in the</w:t>
            </w:r>
            <w:r w:rsidR="00EC2F0C">
              <w:t xml:space="preserve"> third</w:t>
            </w:r>
            <w:r>
              <w:t xml:space="preserve"> column of the tool.</w:t>
            </w:r>
          </w:p>
          <w:p w14:paraId="1503600F" w14:textId="75690CC6" w:rsidR="00D670D4" w:rsidRPr="00EB0ABA" w:rsidRDefault="00D670D4" w:rsidP="0034618B">
            <w:pPr>
              <w:pStyle w:val="ListParagraph"/>
              <w:numPr>
                <w:ilvl w:val="0"/>
                <w:numId w:val="23"/>
              </w:numPr>
              <w:ind w:left="360"/>
              <w:rPr>
                <w:b/>
              </w:rPr>
            </w:pPr>
            <w:r>
              <w:t xml:space="preserve">Have a class discussion about what students are wondering now that will help them move towards answering the unit driving question. Have students record the questions in the </w:t>
            </w:r>
            <w:r w:rsidR="00EC2F0C">
              <w:t xml:space="preserve">fourth </w:t>
            </w:r>
            <w:r>
              <w:t xml:space="preserve">column of the tool. </w:t>
            </w:r>
          </w:p>
          <w:p w14:paraId="3D88E043" w14:textId="77777777" w:rsidR="00D670D4" w:rsidRPr="00EB0ABA" w:rsidRDefault="00D670D4" w:rsidP="0034618B">
            <w:pPr>
              <w:pStyle w:val="ListParagraph"/>
              <w:numPr>
                <w:ilvl w:val="0"/>
                <w:numId w:val="23"/>
              </w:numPr>
              <w:ind w:left="360"/>
              <w:rPr>
                <w:b/>
              </w:rPr>
            </w:pPr>
            <w:r>
              <w:t xml:space="preserve">Have students keep their Learning Tracking Tool for future activities. </w:t>
            </w:r>
          </w:p>
          <w:p w14:paraId="471048C0" w14:textId="77777777" w:rsidR="00D670D4" w:rsidRPr="00EA7959" w:rsidRDefault="00D670D4" w:rsidP="0034618B">
            <w:pPr>
              <w:pStyle w:val="ListParagraph"/>
              <w:numPr>
                <w:ilvl w:val="0"/>
                <w:numId w:val="23"/>
              </w:numPr>
              <w:ind w:left="360"/>
              <w:rPr>
                <w:b/>
              </w:rPr>
            </w:pPr>
            <w:r>
              <w:lastRenderedPageBreak/>
              <w:t>Example Learning Tracking Tool</w:t>
            </w:r>
          </w:p>
          <w:tbl>
            <w:tblPr>
              <w:tblStyle w:val="TableGrid"/>
              <w:tblW w:w="0" w:type="auto"/>
              <w:tblLayout w:type="fixed"/>
              <w:tblLook w:val="04A0" w:firstRow="1" w:lastRow="0" w:firstColumn="1" w:lastColumn="0" w:noHBand="0" w:noVBand="1"/>
            </w:tblPr>
            <w:tblGrid>
              <w:gridCol w:w="2261"/>
              <w:gridCol w:w="2262"/>
              <w:gridCol w:w="2262"/>
              <w:gridCol w:w="2262"/>
            </w:tblGrid>
            <w:tr w:rsidR="00445D9F" w14:paraId="5F1ECCE2" w14:textId="77777777" w:rsidTr="00445D9F">
              <w:tc>
                <w:tcPr>
                  <w:tcW w:w="2261" w:type="dxa"/>
                </w:tcPr>
                <w:p w14:paraId="56C3C27E" w14:textId="77777777" w:rsidR="00445D9F" w:rsidRDefault="00445D9F" w:rsidP="00445D9F">
                  <w:pPr>
                    <w:jc w:val="center"/>
                    <w:rPr>
                      <w:b/>
                    </w:rPr>
                  </w:pPr>
                  <w:r>
                    <w:rPr>
                      <w:b/>
                    </w:rPr>
                    <w:t>Activity Chunk</w:t>
                  </w:r>
                </w:p>
              </w:tc>
              <w:tc>
                <w:tcPr>
                  <w:tcW w:w="2262" w:type="dxa"/>
                </w:tcPr>
                <w:p w14:paraId="2F094653" w14:textId="77777777" w:rsidR="00445D9F" w:rsidRDefault="00445D9F" w:rsidP="00445D9F">
                  <w:pPr>
                    <w:jc w:val="center"/>
                    <w:rPr>
                      <w:b/>
                    </w:rPr>
                  </w:pPr>
                  <w:r>
                    <w:rPr>
                      <w:b/>
                    </w:rPr>
                    <w:t>What Did We Do?</w:t>
                  </w:r>
                </w:p>
              </w:tc>
              <w:tc>
                <w:tcPr>
                  <w:tcW w:w="2262" w:type="dxa"/>
                </w:tcPr>
                <w:p w14:paraId="11DB9CDF" w14:textId="77777777" w:rsidR="00445D9F" w:rsidRDefault="00445D9F" w:rsidP="00445D9F">
                  <w:pPr>
                    <w:jc w:val="center"/>
                    <w:rPr>
                      <w:b/>
                    </w:rPr>
                  </w:pPr>
                  <w:r>
                    <w:rPr>
                      <w:b/>
                    </w:rPr>
                    <w:t>What Did We Figure Out?</w:t>
                  </w:r>
                </w:p>
              </w:tc>
              <w:tc>
                <w:tcPr>
                  <w:tcW w:w="2262" w:type="dxa"/>
                </w:tcPr>
                <w:p w14:paraId="311DCBC3" w14:textId="77777777" w:rsidR="00445D9F" w:rsidRDefault="00445D9F" w:rsidP="00445D9F">
                  <w:pPr>
                    <w:jc w:val="center"/>
                    <w:rPr>
                      <w:b/>
                    </w:rPr>
                  </w:pPr>
                  <w:r>
                    <w:rPr>
                      <w:b/>
                    </w:rPr>
                    <w:t>What Are We Asking Now?</w:t>
                  </w:r>
                </w:p>
              </w:tc>
            </w:tr>
            <w:tr w:rsidR="00445D9F" w14:paraId="24E84FFF" w14:textId="77777777" w:rsidTr="00445D9F">
              <w:tc>
                <w:tcPr>
                  <w:tcW w:w="2261" w:type="dxa"/>
                </w:tcPr>
                <w:p w14:paraId="3BA6DA29" w14:textId="77777777" w:rsidR="00445D9F" w:rsidRPr="00445D9F" w:rsidRDefault="00445D9F" w:rsidP="00445D9F">
                  <w:pPr>
                    <w:rPr>
                      <w:bCs/>
                    </w:rPr>
                  </w:pPr>
                  <w:r w:rsidRPr="00445D9F">
                    <w:rPr>
                      <w:bCs/>
                    </w:rPr>
                    <w:t>Explaining Other Examples</w:t>
                  </w:r>
                </w:p>
                <w:p w14:paraId="0B0C2B7E" w14:textId="77777777" w:rsidR="00445D9F" w:rsidRPr="00445D9F" w:rsidRDefault="00445D9F" w:rsidP="00445D9F">
                  <w:pPr>
                    <w:rPr>
                      <w:bCs/>
                    </w:rPr>
                  </w:pPr>
                </w:p>
                <w:p w14:paraId="6CED3705" w14:textId="77777777" w:rsidR="00445D9F" w:rsidRPr="00445D9F" w:rsidRDefault="00445D9F" w:rsidP="00445D9F">
                  <w:pPr>
                    <w:rPr>
                      <w:bCs/>
                    </w:rPr>
                  </w:pPr>
                  <w:r w:rsidRPr="00445D9F">
                    <w:rPr>
                      <w:bCs/>
                    </w:rPr>
                    <w:t>Explainer</w:t>
                  </w:r>
                </w:p>
              </w:tc>
              <w:tc>
                <w:tcPr>
                  <w:tcW w:w="2262" w:type="dxa"/>
                </w:tcPr>
                <w:p w14:paraId="6364A823" w14:textId="77777777" w:rsidR="00445D9F" w:rsidRPr="00445D9F" w:rsidRDefault="00445D9F" w:rsidP="00445D9F">
                  <w:pPr>
                    <w:pStyle w:val="standard"/>
                    <w:ind w:firstLine="0"/>
                    <w:rPr>
                      <w:szCs w:val="22"/>
                    </w:rPr>
                  </w:pPr>
                  <w:r w:rsidRPr="00445D9F">
                    <w:rPr>
                      <w:szCs w:val="22"/>
                    </w:rPr>
                    <w:t>Practice explaining digestion, biosynthesis, and cellular respiration in other animals, and take the unit posttest.</w:t>
                  </w:r>
                </w:p>
                <w:p w14:paraId="27932128" w14:textId="77777777" w:rsidR="00445D9F" w:rsidRPr="00445D9F" w:rsidRDefault="00445D9F" w:rsidP="00445D9F">
                  <w:pPr>
                    <w:pStyle w:val="standard"/>
                    <w:ind w:firstLine="0"/>
                    <w:rPr>
                      <w:szCs w:val="22"/>
                    </w:rPr>
                  </w:pPr>
                </w:p>
              </w:tc>
              <w:tc>
                <w:tcPr>
                  <w:tcW w:w="2262" w:type="dxa"/>
                </w:tcPr>
                <w:p w14:paraId="526BB839" w14:textId="77777777" w:rsidR="00445D9F" w:rsidRPr="00445D9F" w:rsidRDefault="00445D9F" w:rsidP="00445D9F">
                  <w:pPr>
                    <w:pStyle w:val="standard"/>
                    <w:ind w:firstLine="0"/>
                    <w:rPr>
                      <w:szCs w:val="22"/>
                    </w:rPr>
                  </w:pPr>
                  <w:r w:rsidRPr="00445D9F">
                    <w:rPr>
                      <w:szCs w:val="22"/>
                    </w:rPr>
                    <w:t>All animals use the same carbon-transforming processes (digestion, biosynthesis, and cellular respiration) to move, grow, and function.</w:t>
                  </w:r>
                </w:p>
              </w:tc>
              <w:tc>
                <w:tcPr>
                  <w:tcW w:w="2262" w:type="dxa"/>
                </w:tcPr>
                <w:p w14:paraId="0987417F" w14:textId="77777777" w:rsidR="00445D9F" w:rsidRPr="00445D9F" w:rsidRDefault="00445D9F" w:rsidP="00445D9F">
                  <w:pPr>
                    <w:pStyle w:val="standard"/>
                    <w:ind w:firstLine="0"/>
                    <w:jc w:val="center"/>
                    <w:rPr>
                      <w:szCs w:val="22"/>
                    </w:rPr>
                  </w:pPr>
                  <w:r w:rsidRPr="00445D9F">
                    <w:rPr>
                      <w:szCs w:val="22"/>
                    </w:rPr>
                    <w:t>How do plants grow, move, and function?</w:t>
                  </w:r>
                </w:p>
              </w:tc>
            </w:tr>
          </w:tbl>
          <w:p w14:paraId="7F51BF93" w14:textId="77777777" w:rsidR="00D670D4" w:rsidRPr="00172A63" w:rsidRDefault="00D670D4" w:rsidP="00445D9F">
            <w:pPr>
              <w:pStyle w:val="ListParagraph"/>
              <w:numPr>
                <w:ilvl w:val="0"/>
                <w:numId w:val="0"/>
              </w:numPr>
              <w:rPr>
                <w:b/>
              </w:rPr>
            </w:pPr>
          </w:p>
        </w:tc>
      </w:tr>
    </w:tbl>
    <w:p w14:paraId="7E10977F" w14:textId="5A1BF0FA" w:rsidR="0082445B" w:rsidRPr="00D438F2" w:rsidRDefault="0082445B" w:rsidP="0082445B">
      <w:pPr>
        <w:pStyle w:val="Heading2"/>
      </w:pPr>
      <w:r w:rsidRPr="00D438F2">
        <w:lastRenderedPageBreak/>
        <w:t>Assessment</w:t>
      </w:r>
    </w:p>
    <w:p w14:paraId="5D90D241" w14:textId="77777777" w:rsidR="00D670D4" w:rsidRDefault="00D670D4" w:rsidP="00D670D4">
      <w:pPr>
        <w:ind w:right="43"/>
      </w:pPr>
      <w:r>
        <w:t xml:space="preserve">Use the </w:t>
      </w:r>
      <w:r w:rsidRPr="00702828">
        <w:rPr>
          <w:color w:val="7030A0"/>
        </w:rPr>
        <w:t xml:space="preserve">6.3 Grading the Functions of All Animals Worksheet </w:t>
      </w:r>
      <w:r>
        <w:t>to grade students’ explanations. Regardless of how students constructed their explanations, they should include similar information.</w:t>
      </w:r>
    </w:p>
    <w:p w14:paraId="17DEEFD7" w14:textId="683DF918" w:rsidR="0082445B" w:rsidRDefault="0082445B" w:rsidP="0082445B">
      <w:pPr>
        <w:pStyle w:val="Heading2"/>
      </w:pPr>
      <w:r>
        <w:t>Differentiation &amp;</w:t>
      </w:r>
      <w:r w:rsidRPr="00761F92">
        <w:t xml:space="preserve"> </w:t>
      </w:r>
      <w:r w:rsidRPr="00D438F2">
        <w:t>Extending the Learning</w:t>
      </w:r>
      <w:r>
        <w:t xml:space="preserve"> </w:t>
      </w:r>
    </w:p>
    <w:p w14:paraId="5EA3D7FB" w14:textId="44370B95" w:rsidR="0082445B" w:rsidRDefault="0082445B" w:rsidP="0082445B">
      <w:pPr>
        <w:pStyle w:val="Heading3"/>
        <w:rPr>
          <w:color w:val="FF0000"/>
        </w:rPr>
      </w:pPr>
      <w:r>
        <w:t xml:space="preserve">Differentiation </w:t>
      </w:r>
    </w:p>
    <w:p w14:paraId="298269CC" w14:textId="35DA8D47" w:rsidR="0082445B" w:rsidRPr="0004429E" w:rsidRDefault="00FD64A8" w:rsidP="0082445B">
      <w:pPr>
        <w:pStyle w:val="ListParagraph"/>
        <w:numPr>
          <w:ilvl w:val="0"/>
          <w:numId w:val="6"/>
        </w:numPr>
        <w:rPr>
          <w:color w:val="0000FF"/>
        </w:rPr>
      </w:pPr>
      <w:r>
        <w:rPr>
          <w:color w:val="000000" w:themeColor="text1"/>
        </w:rPr>
        <w:t xml:space="preserve">Provide sentence stems for explanations of each </w:t>
      </w:r>
      <w:r w:rsidR="00D8638B">
        <w:rPr>
          <w:color w:val="000000" w:themeColor="text1"/>
        </w:rPr>
        <w:t>process</w:t>
      </w:r>
      <w:r w:rsidR="00F846D9">
        <w:rPr>
          <w:color w:val="000000" w:themeColor="text1"/>
        </w:rPr>
        <w:t>.</w:t>
      </w:r>
    </w:p>
    <w:p w14:paraId="0B219140" w14:textId="513ECC01" w:rsidR="0082445B" w:rsidRDefault="0082445B" w:rsidP="0082445B">
      <w:pPr>
        <w:pStyle w:val="Heading3"/>
      </w:pPr>
      <w:r>
        <w:t>Modifications</w:t>
      </w:r>
    </w:p>
    <w:p w14:paraId="21CE0B6F" w14:textId="77777777" w:rsidR="0082445B" w:rsidRDefault="0082445B" w:rsidP="0082445B"/>
    <w:p w14:paraId="78996A3A" w14:textId="362DFA48" w:rsidR="0082445B" w:rsidRPr="00D670D4" w:rsidRDefault="0082445B" w:rsidP="00D670D4">
      <w:pPr>
        <w:pStyle w:val="Heading3"/>
      </w:pPr>
      <w:r w:rsidRPr="00D438F2">
        <w:t>Extending the Learning</w:t>
      </w:r>
      <w:r>
        <w:t xml:space="preserve"> </w:t>
      </w:r>
    </w:p>
    <w:p w14:paraId="308D2929" w14:textId="77777777" w:rsidR="00D670D4" w:rsidRDefault="00D670D4">
      <w:pPr>
        <w:spacing w:after="0"/>
        <w:rPr>
          <w:b/>
          <w:kern w:val="28"/>
          <w:sz w:val="36"/>
        </w:rPr>
      </w:pPr>
      <w:r>
        <w:br w:type="page"/>
      </w:r>
    </w:p>
    <w:p w14:paraId="3270C790" w14:textId="77777777" w:rsidR="0082445B" w:rsidRDefault="0082445B" w:rsidP="0082445B">
      <w:pPr>
        <w:pStyle w:val="Heading1"/>
      </w:pPr>
      <w:r w:rsidRPr="00D438F2">
        <w:lastRenderedPageBreak/>
        <w:t>Activit</w:t>
      </w:r>
      <w:r w:rsidR="00D670D4">
        <w:t>y 6.4 Animals Unit Posttest (20 min)</w:t>
      </w:r>
    </w:p>
    <w:p w14:paraId="2BA4A599" w14:textId="74F75CB4" w:rsidR="0082445B" w:rsidRDefault="0082445B" w:rsidP="0082445B">
      <w:pPr>
        <w:pStyle w:val="Heading2"/>
      </w:pPr>
      <w:r>
        <w:t>Overview and Preparation</w:t>
      </w:r>
    </w:p>
    <w:p w14:paraId="6671A098" w14:textId="77777777" w:rsidR="0082445B" w:rsidRPr="002B5F20" w:rsidRDefault="0082445B" w:rsidP="0082445B">
      <w:pPr>
        <w:pStyle w:val="Heading3"/>
      </w:pPr>
      <w:r>
        <w:t>Target Student Performance</w:t>
      </w:r>
    </w:p>
    <w:p w14:paraId="302AC208" w14:textId="77777777" w:rsidR="00D670D4" w:rsidRPr="00CA53BB" w:rsidRDefault="00D670D4" w:rsidP="00D670D4">
      <w:pPr>
        <w:spacing w:beforeLines="40" w:before="96" w:afterLines="40" w:after="96"/>
      </w:pPr>
      <w:r>
        <w:t>Students show their end-of unit proficiencies for the overall unit goal: Questioning, investigating, and explaining how animals move and change matter and energy as they live, move, and grow.</w:t>
      </w:r>
    </w:p>
    <w:p w14:paraId="73628C70" w14:textId="77777777" w:rsidR="0082445B" w:rsidRDefault="0082445B" w:rsidP="0082445B">
      <w:pPr>
        <w:pStyle w:val="Heading3"/>
      </w:pPr>
      <w:r>
        <w:t>Resources You Provide</w:t>
      </w:r>
    </w:p>
    <w:p w14:paraId="26B2953B" w14:textId="50AC697D" w:rsidR="00D670D4" w:rsidRDefault="00D670D4" w:rsidP="0034618B">
      <w:pPr>
        <w:pStyle w:val="ListParagraph"/>
        <w:numPr>
          <w:ilvl w:val="0"/>
          <w:numId w:val="24"/>
        </w:numPr>
      </w:pPr>
      <w:r>
        <w:t>pencils (1 per student)</w:t>
      </w:r>
    </w:p>
    <w:p w14:paraId="0E79A47C" w14:textId="77777777" w:rsidR="0082445B" w:rsidRPr="00D438F2" w:rsidRDefault="0082445B" w:rsidP="0082445B">
      <w:pPr>
        <w:pStyle w:val="Heading3"/>
      </w:pPr>
      <w:r w:rsidRPr="00D438F2">
        <w:t>Resources Provided</w:t>
      </w:r>
    </w:p>
    <w:p w14:paraId="6BA7ED74" w14:textId="77777777" w:rsidR="00D670D4" w:rsidRPr="00A534A1" w:rsidRDefault="00D670D4" w:rsidP="0034618B">
      <w:pPr>
        <w:pStyle w:val="ListParagraph"/>
        <w:numPr>
          <w:ilvl w:val="0"/>
          <w:numId w:val="24"/>
        </w:numPr>
        <w:ind w:right="36"/>
        <w:rPr>
          <w:color w:val="7030A0"/>
        </w:rPr>
      </w:pPr>
      <w:r w:rsidRPr="00A534A1">
        <w:rPr>
          <w:color w:val="7030A0"/>
        </w:rPr>
        <w:t>Grading the Animals Unit Posttest</w:t>
      </w:r>
    </w:p>
    <w:p w14:paraId="244D7520" w14:textId="74EB82AE" w:rsidR="0082445B" w:rsidRPr="00D670D4" w:rsidRDefault="00D670D4" w:rsidP="0034618B">
      <w:pPr>
        <w:pStyle w:val="ListParagraph"/>
        <w:numPr>
          <w:ilvl w:val="0"/>
          <w:numId w:val="24"/>
        </w:numPr>
        <w:ind w:right="36"/>
      </w:pPr>
      <w:r w:rsidRPr="00A534A1">
        <w:rPr>
          <w:color w:val="7030A0"/>
        </w:rPr>
        <w:t>Animals Unit Posttest</w:t>
      </w:r>
    </w:p>
    <w:p w14:paraId="4A931B60" w14:textId="77777777" w:rsidR="0082445B" w:rsidRPr="00D438F2" w:rsidRDefault="0082445B" w:rsidP="0082445B">
      <w:pPr>
        <w:pStyle w:val="Heading3"/>
      </w:pPr>
      <w:r w:rsidRPr="00D438F2">
        <w:t>Setup</w:t>
      </w:r>
    </w:p>
    <w:p w14:paraId="088E080C" w14:textId="033499BE" w:rsidR="00D670D4" w:rsidRPr="00BB0E06" w:rsidRDefault="00D670D4" w:rsidP="00D670D4">
      <w:pPr>
        <w:pStyle w:val="List1"/>
        <w:ind w:left="0" w:firstLine="0"/>
      </w:pPr>
      <w:r w:rsidRPr="00BB0E06">
        <w:t xml:space="preserve">Print one copy of the </w:t>
      </w:r>
      <w:r w:rsidRPr="00A534A1">
        <w:rPr>
          <w:color w:val="7030A0"/>
        </w:rPr>
        <w:t xml:space="preserve">Animals Unit Posttest </w:t>
      </w:r>
      <w:r w:rsidRPr="00BB0E06">
        <w:t xml:space="preserve">for each student. </w:t>
      </w:r>
    </w:p>
    <w:p w14:paraId="4BD7637D" w14:textId="29D5FC31" w:rsidR="0082445B" w:rsidRPr="00CD686F" w:rsidRDefault="0082445B" w:rsidP="0082445B">
      <w:pPr>
        <w:pStyle w:val="Heading2"/>
        <w:rPr>
          <w:color w:val="FF0000"/>
        </w:rPr>
      </w:pPr>
      <w:r w:rsidRPr="00D438F2">
        <w:t>Directions</w:t>
      </w:r>
    </w:p>
    <w:tbl>
      <w:tblPr>
        <w:tblStyle w:val="TableGrid"/>
        <w:tblW w:w="9273" w:type="dxa"/>
        <w:tblLayout w:type="fixed"/>
        <w:tblLook w:val="04A0" w:firstRow="1" w:lastRow="0" w:firstColumn="1" w:lastColumn="0" w:noHBand="0" w:noVBand="1"/>
      </w:tblPr>
      <w:tblGrid>
        <w:gridCol w:w="9273"/>
      </w:tblGrid>
      <w:tr w:rsidR="00D670D4" w14:paraId="465115A0" w14:textId="77777777" w:rsidTr="00D670D4">
        <w:tc>
          <w:tcPr>
            <w:tcW w:w="9273" w:type="dxa"/>
          </w:tcPr>
          <w:p w14:paraId="211095EB" w14:textId="77777777" w:rsidR="00D670D4" w:rsidRPr="00DA37BB" w:rsidRDefault="00D670D4" w:rsidP="0034618B">
            <w:pPr>
              <w:pStyle w:val="ListParagraph"/>
              <w:numPr>
                <w:ilvl w:val="0"/>
                <w:numId w:val="25"/>
              </w:numPr>
              <w:ind w:left="346"/>
              <w:contextualSpacing w:val="0"/>
              <w:rPr>
                <w:b/>
              </w:rPr>
            </w:pPr>
            <w:r w:rsidRPr="00DA37BB">
              <w:rPr>
                <w:b/>
              </w:rPr>
              <w:t xml:space="preserve">Describe the unit </w:t>
            </w:r>
            <w:r>
              <w:rPr>
                <w:b/>
              </w:rPr>
              <w:t>posttest</w:t>
            </w:r>
            <w:r w:rsidRPr="00DA37BB">
              <w:rPr>
                <w:b/>
              </w:rPr>
              <w:t xml:space="preserve">. </w:t>
            </w:r>
          </w:p>
          <w:p w14:paraId="1454143E" w14:textId="77777777" w:rsidR="00D670D4" w:rsidRDefault="00D670D4" w:rsidP="007B7FA2">
            <w:pPr>
              <w:pStyle w:val="ListParagraph"/>
              <w:ind w:left="0"/>
              <w:contextualSpacing w:val="0"/>
            </w:pPr>
            <w:r w:rsidRPr="00C212F7">
              <w:t xml:space="preserve">Explain the purpose of the unit </w:t>
            </w:r>
            <w:r>
              <w:t>posttest</w:t>
            </w:r>
            <w:r w:rsidRPr="00C212F7">
              <w:t xml:space="preserve"> to students: </w:t>
            </w:r>
          </w:p>
          <w:p w14:paraId="78994704" w14:textId="77777777" w:rsidR="00D670D4" w:rsidRDefault="00D670D4" w:rsidP="0034618B">
            <w:pPr>
              <w:pStyle w:val="ListParagraph"/>
              <w:numPr>
                <w:ilvl w:val="0"/>
                <w:numId w:val="26"/>
              </w:numPr>
              <w:ind w:left="342"/>
            </w:pPr>
            <w:r>
              <w:t>It will help you as a teacher understand how students think about what happens when animals move, grow, and function.</w:t>
            </w:r>
          </w:p>
          <w:p w14:paraId="2B466302" w14:textId="77777777" w:rsidR="00D670D4" w:rsidRPr="00FD4B54" w:rsidRDefault="00D670D4" w:rsidP="0034618B">
            <w:pPr>
              <w:pStyle w:val="ListParagraph"/>
              <w:numPr>
                <w:ilvl w:val="0"/>
                <w:numId w:val="26"/>
              </w:numPr>
              <w:ind w:left="342"/>
            </w:pPr>
            <w:r>
              <w:t>It will help them think about what they learned and how their ideas changed over time.</w:t>
            </w:r>
          </w:p>
        </w:tc>
      </w:tr>
      <w:tr w:rsidR="00D670D4" w14:paraId="7F799BF6" w14:textId="77777777" w:rsidTr="00D670D4">
        <w:trPr>
          <w:trHeight w:val="161"/>
        </w:trPr>
        <w:tc>
          <w:tcPr>
            <w:tcW w:w="9273" w:type="dxa"/>
          </w:tcPr>
          <w:p w14:paraId="2FB7630F" w14:textId="77777777" w:rsidR="00D670D4" w:rsidRPr="00DA37BB" w:rsidRDefault="00D670D4" w:rsidP="0034618B">
            <w:pPr>
              <w:pStyle w:val="ListParagraph"/>
              <w:numPr>
                <w:ilvl w:val="0"/>
                <w:numId w:val="25"/>
              </w:numPr>
              <w:ind w:left="342" w:hanging="342"/>
              <w:rPr>
                <w:b/>
              </w:rPr>
            </w:pPr>
            <w:r w:rsidRPr="00DA37BB">
              <w:rPr>
                <w:b/>
              </w:rPr>
              <w:t xml:space="preserve">Have students take the unit </w:t>
            </w:r>
            <w:r>
              <w:rPr>
                <w:b/>
              </w:rPr>
              <w:t>posttest</w:t>
            </w:r>
            <w:r w:rsidRPr="00DA37BB">
              <w:rPr>
                <w:b/>
              </w:rPr>
              <w:t>.</w:t>
            </w:r>
          </w:p>
          <w:p w14:paraId="61C5E1F0" w14:textId="7F879F73" w:rsidR="00D670D4" w:rsidRPr="005C27B0" w:rsidRDefault="00DD5A2A" w:rsidP="00501924">
            <w:pPr>
              <w:rPr>
                <w:rFonts w:eastAsiaTheme="minorEastAsia"/>
                <w:color w:val="453CCC"/>
              </w:rPr>
            </w:pPr>
            <w:r>
              <w:t>D</w:t>
            </w:r>
            <w:r w:rsidR="00D670D4" w:rsidRPr="0057549B">
              <w:t xml:space="preserve">istribute copies of </w:t>
            </w:r>
            <w:r w:rsidR="00D670D4" w:rsidRPr="00A534A1">
              <w:rPr>
                <w:color w:val="7030A0"/>
              </w:rPr>
              <w:t xml:space="preserve">Animals Unit Posttest </w:t>
            </w:r>
            <w:r w:rsidR="00D670D4" w:rsidRPr="0057549B">
              <w:t xml:space="preserve">to be completed with paper and pencil. </w:t>
            </w:r>
          </w:p>
        </w:tc>
      </w:tr>
    </w:tbl>
    <w:p w14:paraId="77611C28" w14:textId="17F057E6" w:rsidR="0082445B" w:rsidRPr="00D438F2" w:rsidRDefault="0082445B" w:rsidP="0082445B">
      <w:pPr>
        <w:pStyle w:val="Heading2"/>
      </w:pPr>
      <w:r w:rsidRPr="00D438F2">
        <w:t>Assessment</w:t>
      </w:r>
    </w:p>
    <w:p w14:paraId="63822B08" w14:textId="1B87BC97" w:rsidR="00D670D4" w:rsidRPr="00B909AE" w:rsidRDefault="00D670D4" w:rsidP="00D670D4">
      <w:pPr>
        <w:ind w:right="36"/>
        <w:rPr>
          <w:color w:val="0000FF"/>
        </w:rPr>
      </w:pPr>
      <w:r w:rsidRPr="009D439B">
        <w:t xml:space="preserve">Students should be able to answer the questions correctly, so it is reasonable to grade them at this point. Use </w:t>
      </w:r>
      <w:r w:rsidRPr="00A534A1">
        <w:rPr>
          <w:color w:val="7030A0"/>
        </w:rPr>
        <w:t xml:space="preserve">Grading the Animals Unit Posttest </w:t>
      </w:r>
      <w:r w:rsidRPr="00B909AE">
        <w:t>to che</w:t>
      </w:r>
      <w:r w:rsidRPr="009D439B">
        <w:t xml:space="preserve">ck student answers. </w:t>
      </w:r>
    </w:p>
    <w:p w14:paraId="13B9BF88" w14:textId="4EA898D3" w:rsidR="0082445B" w:rsidRDefault="0082445B" w:rsidP="0082445B">
      <w:pPr>
        <w:pStyle w:val="Heading2"/>
      </w:pPr>
      <w:r>
        <w:t>Differentiation &amp;</w:t>
      </w:r>
      <w:r w:rsidRPr="00761F92">
        <w:t xml:space="preserve"> </w:t>
      </w:r>
      <w:r w:rsidRPr="00D438F2">
        <w:t>Extending the Learning</w:t>
      </w:r>
      <w:r>
        <w:t xml:space="preserve"> </w:t>
      </w:r>
    </w:p>
    <w:p w14:paraId="5EA73821" w14:textId="36586753" w:rsidR="0082445B" w:rsidRPr="0004429E" w:rsidRDefault="0082445B" w:rsidP="0004429E">
      <w:pPr>
        <w:pStyle w:val="Heading3"/>
        <w:rPr>
          <w:color w:val="FF0000"/>
        </w:rPr>
      </w:pPr>
      <w:r>
        <w:t xml:space="preserve">Differentiation </w:t>
      </w:r>
    </w:p>
    <w:p w14:paraId="67770CD4" w14:textId="02FEC974" w:rsidR="0004429E" w:rsidRDefault="0004429E" w:rsidP="0004429E">
      <w:pPr>
        <w:pStyle w:val="ListParagraph"/>
        <w:numPr>
          <w:ilvl w:val="0"/>
          <w:numId w:val="30"/>
        </w:numPr>
        <w:ind w:left="360"/>
      </w:pPr>
      <w:r>
        <w:t>Read the questions aloud to the class. Reframe or reword questions for clarity.</w:t>
      </w:r>
    </w:p>
    <w:p w14:paraId="7414A118" w14:textId="03831EAB" w:rsidR="0004429E" w:rsidRDefault="0004429E" w:rsidP="0004429E">
      <w:pPr>
        <w:pStyle w:val="ListParagraph"/>
        <w:numPr>
          <w:ilvl w:val="0"/>
          <w:numId w:val="30"/>
        </w:numPr>
        <w:ind w:left="360"/>
      </w:pPr>
      <w:r>
        <w:t>Provide sentence stems for written responses.</w:t>
      </w:r>
    </w:p>
    <w:p w14:paraId="583C2A16" w14:textId="6C736FB9" w:rsidR="0004429E" w:rsidRDefault="0004429E" w:rsidP="0004429E">
      <w:pPr>
        <w:pStyle w:val="ListParagraph"/>
        <w:numPr>
          <w:ilvl w:val="0"/>
          <w:numId w:val="30"/>
        </w:numPr>
        <w:ind w:left="360"/>
      </w:pPr>
      <w:r>
        <w:t>Provide visual aids for any examples of animals that are not provided.</w:t>
      </w:r>
    </w:p>
    <w:p w14:paraId="502126AD" w14:textId="7DE2B7FA" w:rsidR="0082445B" w:rsidRDefault="0082445B" w:rsidP="0082445B">
      <w:pPr>
        <w:pStyle w:val="Heading3"/>
      </w:pPr>
      <w:r>
        <w:t xml:space="preserve">Modifications </w:t>
      </w:r>
    </w:p>
    <w:p w14:paraId="22D588C6" w14:textId="77777777" w:rsidR="0082445B" w:rsidRDefault="0082445B" w:rsidP="0082445B"/>
    <w:p w14:paraId="74ECEA2B" w14:textId="37A8CA47" w:rsidR="0082445B" w:rsidRPr="00761F92" w:rsidRDefault="0082445B" w:rsidP="0082445B">
      <w:pPr>
        <w:pStyle w:val="Heading3"/>
      </w:pPr>
      <w:r w:rsidRPr="00D438F2">
        <w:t>Extending the Learning</w:t>
      </w:r>
      <w:r>
        <w:t xml:space="preserve"> </w:t>
      </w:r>
    </w:p>
    <w:p w14:paraId="3FE07672" w14:textId="77777777" w:rsidR="0082445B" w:rsidRDefault="0082445B" w:rsidP="0082445B"/>
    <w:p w14:paraId="212CD2F3" w14:textId="77777777" w:rsidR="0082445B" w:rsidRPr="00D438F2" w:rsidRDefault="0082445B" w:rsidP="0082445B">
      <w:pPr>
        <w:pStyle w:val="standard"/>
        <w:ind w:firstLine="0"/>
        <w:rPr>
          <w:rFonts w:cs="Arial"/>
          <w:szCs w:val="22"/>
        </w:rPr>
      </w:pPr>
    </w:p>
    <w:p w14:paraId="4FA57E75" w14:textId="77777777" w:rsidR="0082445B" w:rsidRPr="00D438F2" w:rsidRDefault="0082445B" w:rsidP="00EA4C4B">
      <w:pPr>
        <w:pStyle w:val="standard"/>
        <w:ind w:firstLine="0"/>
        <w:rPr>
          <w:rFonts w:cs="Arial"/>
          <w:szCs w:val="22"/>
        </w:rPr>
      </w:pPr>
    </w:p>
    <w:sectPr w:rsidR="0082445B" w:rsidRPr="00D438F2" w:rsidSect="00960864">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16F23" w14:textId="77777777" w:rsidR="008716F2" w:rsidRDefault="008716F2" w:rsidP="00EC7FB3">
      <w:r>
        <w:separator/>
      </w:r>
    </w:p>
  </w:endnote>
  <w:endnote w:type="continuationSeparator" w:id="0">
    <w:p w14:paraId="7BA979B2" w14:textId="77777777" w:rsidR="008716F2" w:rsidRDefault="008716F2"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Al Bayan Plain">
    <w:panose1 w:val="00000000000000000000"/>
    <w:charset w:val="B2"/>
    <w:family w:val="auto"/>
    <w:pitch w:val="variable"/>
    <w:sig w:usb0="00002001" w:usb1="0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530C6" w14:textId="77777777"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CFAB6" w14:textId="77777777" w:rsidR="006B52CD" w:rsidRDefault="006B52CD" w:rsidP="007340AB">
    <w:pPr>
      <w:pStyle w:val="Footer"/>
      <w:ind w:right="360"/>
      <w:rPr>
        <w:rStyle w:val="PageNumber"/>
      </w:rPr>
    </w:pPr>
  </w:p>
  <w:p w14:paraId="6CBB0FB3" w14:textId="77777777"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B9DE9" w14:textId="77777777" w:rsidR="006B52CD" w:rsidRPr="00A866B7" w:rsidRDefault="00A866B7" w:rsidP="00FB3A56">
    <w:pPr>
      <w:pStyle w:val="Footer"/>
      <w:spacing w:after="0"/>
      <w:jc w:val="right"/>
      <w:rPr>
        <w:i/>
        <w:color w:val="000000" w:themeColor="text1"/>
        <w:sz w:val="16"/>
        <w:szCs w:val="16"/>
      </w:rPr>
    </w:pPr>
    <w:r w:rsidRPr="00A866B7">
      <w:rPr>
        <w:i/>
        <w:color w:val="000000" w:themeColor="text1"/>
        <w:sz w:val="16"/>
        <w:szCs w:val="16"/>
      </w:rPr>
      <w:t>Animals Unit</w:t>
    </w:r>
    <w:r w:rsidR="002B5F20" w:rsidRPr="00A866B7">
      <w:rPr>
        <w:i/>
        <w:color w:val="000000" w:themeColor="text1"/>
        <w:sz w:val="16"/>
        <w:szCs w:val="16"/>
      </w:rPr>
      <w:t xml:space="preserve">, Lesson </w:t>
    </w:r>
    <w:r w:rsidRPr="00A866B7">
      <w:rPr>
        <w:i/>
        <w:color w:val="000000" w:themeColor="text1"/>
        <w:sz w:val="16"/>
        <w:szCs w:val="16"/>
      </w:rPr>
      <w:t>6</w:t>
    </w:r>
  </w:p>
  <w:p w14:paraId="09259DC2" w14:textId="77777777" w:rsidR="006B52CD" w:rsidRPr="00A866B7" w:rsidRDefault="006B52CD" w:rsidP="00FB3A56">
    <w:pPr>
      <w:pStyle w:val="Footer"/>
      <w:spacing w:after="0"/>
      <w:jc w:val="right"/>
      <w:rPr>
        <w:color w:val="000000" w:themeColor="text1"/>
        <w:sz w:val="16"/>
        <w:szCs w:val="16"/>
      </w:rPr>
    </w:pPr>
    <w:r w:rsidRPr="00A866B7">
      <w:rPr>
        <w:color w:val="000000" w:themeColor="text1"/>
        <w:sz w:val="16"/>
        <w:szCs w:val="16"/>
      </w:rPr>
      <w:fldChar w:fldCharType="begin"/>
    </w:r>
    <w:r w:rsidRPr="00A866B7">
      <w:rPr>
        <w:color w:val="000000" w:themeColor="text1"/>
        <w:sz w:val="16"/>
        <w:szCs w:val="16"/>
      </w:rPr>
      <w:instrText xml:space="preserve"> PAGE  \* MERGEFORMAT </w:instrText>
    </w:r>
    <w:r w:rsidRPr="00A866B7">
      <w:rPr>
        <w:color w:val="000000" w:themeColor="text1"/>
        <w:sz w:val="16"/>
        <w:szCs w:val="16"/>
      </w:rPr>
      <w:fldChar w:fldCharType="separate"/>
    </w:r>
    <w:r w:rsidR="00B517E1" w:rsidRPr="00A866B7">
      <w:rPr>
        <w:noProof/>
        <w:color w:val="000000" w:themeColor="text1"/>
        <w:sz w:val="16"/>
        <w:szCs w:val="16"/>
      </w:rPr>
      <w:t>4</w:t>
    </w:r>
    <w:r w:rsidRPr="00A866B7">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5F2E2" w14:textId="77777777" w:rsidR="006B52CD" w:rsidRPr="002B5F20" w:rsidRDefault="006B52CD"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33EF3D34" wp14:editId="7C0BC290">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r w:rsidR="00A866B7" w:rsidRPr="00A866B7">
      <w:rPr>
        <w:i/>
        <w:color w:val="000000" w:themeColor="text1"/>
        <w:sz w:val="16"/>
        <w:szCs w:val="16"/>
      </w:rPr>
      <w:t>Animals</w:t>
    </w:r>
    <w:r w:rsidRPr="00A866B7">
      <w:rPr>
        <w:i/>
        <w:color w:val="000000" w:themeColor="text1"/>
        <w:sz w:val="16"/>
        <w:szCs w:val="16"/>
      </w:rPr>
      <w:t xml:space="preserve"> Unit</w:t>
    </w:r>
    <w:r w:rsidR="002B5F20" w:rsidRPr="00A866B7">
      <w:rPr>
        <w:i/>
        <w:color w:val="000000" w:themeColor="text1"/>
        <w:sz w:val="16"/>
        <w:szCs w:val="16"/>
      </w:rPr>
      <w:t xml:space="preserve">, Lesson </w:t>
    </w:r>
    <w:r w:rsidR="00A866B7" w:rsidRPr="00A866B7">
      <w:rPr>
        <w:i/>
        <w:color w:val="000000" w:themeColor="text1"/>
        <w:sz w:val="16"/>
        <w:szCs w:val="16"/>
      </w:rPr>
      <w:t>6</w:t>
    </w:r>
  </w:p>
  <w:p w14:paraId="04C38DDE" w14:textId="77777777"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14:paraId="5D2625E2" w14:textId="77777777"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3B366" w14:textId="77777777" w:rsidR="00A866B7" w:rsidRPr="00A866B7" w:rsidRDefault="00A866B7" w:rsidP="00A866B7">
    <w:pPr>
      <w:pStyle w:val="Footer"/>
      <w:spacing w:after="0"/>
      <w:jc w:val="right"/>
      <w:rPr>
        <w:i/>
        <w:color w:val="000000" w:themeColor="text1"/>
        <w:sz w:val="16"/>
        <w:szCs w:val="16"/>
      </w:rPr>
    </w:pPr>
    <w:r w:rsidRPr="00A866B7">
      <w:rPr>
        <w:i/>
        <w:color w:val="000000" w:themeColor="text1"/>
        <w:sz w:val="16"/>
        <w:szCs w:val="16"/>
      </w:rPr>
      <w:t>Animals Unit, Lesson 6</w:t>
    </w:r>
  </w:p>
  <w:p w14:paraId="0CF632D0" w14:textId="77777777" w:rsidR="006B52CD" w:rsidRPr="00A866B7" w:rsidRDefault="00A866B7" w:rsidP="00A866B7">
    <w:pPr>
      <w:pStyle w:val="Footer"/>
      <w:spacing w:after="0"/>
      <w:jc w:val="right"/>
      <w:rPr>
        <w:color w:val="000000" w:themeColor="text1"/>
        <w:sz w:val="16"/>
        <w:szCs w:val="16"/>
      </w:rPr>
    </w:pPr>
    <w:r w:rsidRPr="00A866B7">
      <w:rPr>
        <w:color w:val="000000" w:themeColor="text1"/>
        <w:sz w:val="16"/>
        <w:szCs w:val="16"/>
      </w:rPr>
      <w:fldChar w:fldCharType="begin"/>
    </w:r>
    <w:r w:rsidRPr="00A866B7">
      <w:rPr>
        <w:color w:val="000000" w:themeColor="text1"/>
        <w:sz w:val="16"/>
        <w:szCs w:val="16"/>
      </w:rPr>
      <w:instrText xml:space="preserve"> PAGE  \* MERGEFORMAT </w:instrText>
    </w:r>
    <w:r w:rsidRPr="00A866B7">
      <w:rPr>
        <w:color w:val="000000" w:themeColor="text1"/>
        <w:sz w:val="16"/>
        <w:szCs w:val="16"/>
      </w:rPr>
      <w:fldChar w:fldCharType="separate"/>
    </w:r>
    <w:r>
      <w:rPr>
        <w:color w:val="000000" w:themeColor="text1"/>
        <w:sz w:val="16"/>
        <w:szCs w:val="16"/>
      </w:rPr>
      <w:t>2</w:t>
    </w:r>
    <w:r w:rsidRPr="00A866B7">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38F5F" w14:textId="77777777" w:rsidR="008716F2" w:rsidRDefault="008716F2" w:rsidP="00EC7FB3">
      <w:r>
        <w:separator/>
      </w:r>
    </w:p>
  </w:footnote>
  <w:footnote w:type="continuationSeparator" w:id="0">
    <w:p w14:paraId="56B83317" w14:textId="77777777" w:rsidR="008716F2" w:rsidRDefault="008716F2"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34D85"/>
    <w:multiLevelType w:val="hybridMultilevel"/>
    <w:tmpl w:val="9858E5A4"/>
    <w:lvl w:ilvl="0" w:tplc="5F14DF94">
      <w:start w:val="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8B3AB1"/>
    <w:multiLevelType w:val="multilevel"/>
    <w:tmpl w:val="B5AE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B0167C"/>
    <w:multiLevelType w:val="hybridMultilevel"/>
    <w:tmpl w:val="0DD60F68"/>
    <w:lvl w:ilvl="0" w:tplc="5EEAA79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C72AD2"/>
    <w:multiLevelType w:val="hybridMultilevel"/>
    <w:tmpl w:val="12221B7C"/>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753"/>
    <w:multiLevelType w:val="hybridMultilevel"/>
    <w:tmpl w:val="64B2649C"/>
    <w:lvl w:ilvl="0" w:tplc="C47C5858">
      <w:start w:val="1"/>
      <w:numFmt w:val="decimal"/>
      <w:lvlText w:val="%1."/>
      <w:lvlJc w:val="left"/>
      <w:pPr>
        <w:ind w:left="360" w:hanging="360"/>
      </w:pPr>
      <w:rPr>
        <w:rFonts w:hint="default"/>
        <w:b/>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 w15:restartNumberingAfterBreak="0">
    <w:nsid w:val="1CFF2652"/>
    <w:multiLevelType w:val="hybridMultilevel"/>
    <w:tmpl w:val="5C48C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481CFA"/>
    <w:multiLevelType w:val="hybridMultilevel"/>
    <w:tmpl w:val="8AAECD3A"/>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C7F33"/>
    <w:multiLevelType w:val="multilevel"/>
    <w:tmpl w:val="1CF09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DB1948"/>
    <w:multiLevelType w:val="hybridMultilevel"/>
    <w:tmpl w:val="61C8CF6A"/>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9285F"/>
    <w:multiLevelType w:val="hybridMultilevel"/>
    <w:tmpl w:val="F9C6E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33E9F"/>
    <w:multiLevelType w:val="hybridMultilevel"/>
    <w:tmpl w:val="64B2649C"/>
    <w:lvl w:ilvl="0" w:tplc="C47C5858">
      <w:start w:val="1"/>
      <w:numFmt w:val="decimal"/>
      <w:lvlText w:val="%1."/>
      <w:lvlJc w:val="left"/>
      <w:pPr>
        <w:ind w:left="360" w:hanging="360"/>
      </w:pPr>
      <w:rPr>
        <w:rFonts w:hint="default"/>
        <w:b/>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D6EFB"/>
    <w:multiLevelType w:val="hybridMultilevel"/>
    <w:tmpl w:val="E76485BE"/>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183B04"/>
    <w:multiLevelType w:val="hybridMultilevel"/>
    <w:tmpl w:val="AA0C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5638B"/>
    <w:multiLevelType w:val="hybridMultilevel"/>
    <w:tmpl w:val="8DB4D90C"/>
    <w:lvl w:ilvl="0" w:tplc="3A7401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923F8"/>
    <w:multiLevelType w:val="hybridMultilevel"/>
    <w:tmpl w:val="9F54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7E0AB0"/>
    <w:multiLevelType w:val="hybridMultilevel"/>
    <w:tmpl w:val="B5BA1AB0"/>
    <w:lvl w:ilvl="0" w:tplc="44B67B9C">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E03740"/>
    <w:multiLevelType w:val="hybridMultilevel"/>
    <w:tmpl w:val="96C6B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8945C0"/>
    <w:multiLevelType w:val="hybridMultilevel"/>
    <w:tmpl w:val="1478A158"/>
    <w:lvl w:ilvl="0" w:tplc="3A7401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33309D"/>
    <w:multiLevelType w:val="hybridMultilevel"/>
    <w:tmpl w:val="7864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4522C"/>
    <w:multiLevelType w:val="hybridMultilevel"/>
    <w:tmpl w:val="6688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757EFB"/>
    <w:multiLevelType w:val="hybridMultilevel"/>
    <w:tmpl w:val="E7B0C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A82E5A"/>
    <w:multiLevelType w:val="hybridMultilevel"/>
    <w:tmpl w:val="146CF6CE"/>
    <w:lvl w:ilvl="0" w:tplc="00BC75EA">
      <w:start w:val="1"/>
      <w:numFmt w:val="decimal"/>
      <w:lvlText w:val="%1."/>
      <w:lvlJc w:val="left"/>
      <w:pPr>
        <w:ind w:left="360" w:hanging="360"/>
      </w:pPr>
      <w:rPr>
        <w:rFonts w:hint="default"/>
        <w:b/>
        <w:i w:val="0"/>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BD7042"/>
    <w:multiLevelType w:val="hybridMultilevel"/>
    <w:tmpl w:val="B868FA30"/>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8"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E985880"/>
    <w:multiLevelType w:val="hybridMultilevel"/>
    <w:tmpl w:val="FCD6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18"/>
  </w:num>
  <w:num w:numId="4">
    <w:abstractNumId w:val="27"/>
  </w:num>
  <w:num w:numId="5">
    <w:abstractNumId w:val="2"/>
  </w:num>
  <w:num w:numId="6">
    <w:abstractNumId w:val="9"/>
  </w:num>
  <w:num w:numId="7">
    <w:abstractNumId w:val="25"/>
  </w:num>
  <w:num w:numId="8">
    <w:abstractNumId w:val="6"/>
  </w:num>
  <w:num w:numId="9">
    <w:abstractNumId w:val="10"/>
  </w:num>
  <w:num w:numId="10">
    <w:abstractNumId w:val="7"/>
  </w:num>
  <w:num w:numId="11">
    <w:abstractNumId w:val="15"/>
  </w:num>
  <w:num w:numId="12">
    <w:abstractNumId w:val="29"/>
  </w:num>
  <w:num w:numId="13">
    <w:abstractNumId w:val="21"/>
  </w:num>
  <w:num w:numId="14">
    <w:abstractNumId w:val="17"/>
  </w:num>
  <w:num w:numId="15">
    <w:abstractNumId w:val="13"/>
  </w:num>
  <w:num w:numId="16">
    <w:abstractNumId w:val="16"/>
  </w:num>
  <w:num w:numId="17">
    <w:abstractNumId w:val="5"/>
  </w:num>
  <w:num w:numId="18">
    <w:abstractNumId w:val="0"/>
  </w:num>
  <w:num w:numId="19">
    <w:abstractNumId w:val="23"/>
  </w:num>
  <w:num w:numId="20">
    <w:abstractNumId w:val="19"/>
  </w:num>
  <w:num w:numId="21">
    <w:abstractNumId w:val="24"/>
  </w:num>
  <w:num w:numId="22">
    <w:abstractNumId w:val="11"/>
  </w:num>
  <w:num w:numId="23">
    <w:abstractNumId w:val="26"/>
  </w:num>
  <w:num w:numId="24">
    <w:abstractNumId w:val="4"/>
  </w:num>
  <w:num w:numId="25">
    <w:abstractNumId w:val="20"/>
  </w:num>
  <w:num w:numId="26">
    <w:abstractNumId w:val="14"/>
  </w:num>
  <w:num w:numId="27">
    <w:abstractNumId w:val="1"/>
  </w:num>
  <w:num w:numId="28">
    <w:abstractNumId w:val="8"/>
  </w:num>
  <w:num w:numId="29">
    <w:abstractNumId w:val="3"/>
  </w:num>
  <w:num w:numId="3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oofState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B3F"/>
    <w:rsid w:val="000057CC"/>
    <w:rsid w:val="00007305"/>
    <w:rsid w:val="00013AAC"/>
    <w:rsid w:val="00016EEC"/>
    <w:rsid w:val="00020D71"/>
    <w:rsid w:val="000237BB"/>
    <w:rsid w:val="00023A0A"/>
    <w:rsid w:val="00026C39"/>
    <w:rsid w:val="0003246B"/>
    <w:rsid w:val="000338A2"/>
    <w:rsid w:val="0004052D"/>
    <w:rsid w:val="00042D5E"/>
    <w:rsid w:val="0004429E"/>
    <w:rsid w:val="00045EB8"/>
    <w:rsid w:val="0005288F"/>
    <w:rsid w:val="00061BEB"/>
    <w:rsid w:val="00061CD1"/>
    <w:rsid w:val="000653D9"/>
    <w:rsid w:val="00070C9C"/>
    <w:rsid w:val="00073966"/>
    <w:rsid w:val="00075153"/>
    <w:rsid w:val="00075778"/>
    <w:rsid w:val="000802CA"/>
    <w:rsid w:val="00082F52"/>
    <w:rsid w:val="00084105"/>
    <w:rsid w:val="00095D6B"/>
    <w:rsid w:val="00096A7A"/>
    <w:rsid w:val="000A5237"/>
    <w:rsid w:val="000A607C"/>
    <w:rsid w:val="000A661E"/>
    <w:rsid w:val="000A6CB3"/>
    <w:rsid w:val="000B4D4C"/>
    <w:rsid w:val="000B5716"/>
    <w:rsid w:val="000C24CA"/>
    <w:rsid w:val="000C495D"/>
    <w:rsid w:val="000C598E"/>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00DA"/>
    <w:rsid w:val="00151536"/>
    <w:rsid w:val="00152D64"/>
    <w:rsid w:val="00154BC7"/>
    <w:rsid w:val="00155485"/>
    <w:rsid w:val="00155AFC"/>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E409A"/>
    <w:rsid w:val="001E48D3"/>
    <w:rsid w:val="001E5E84"/>
    <w:rsid w:val="00207525"/>
    <w:rsid w:val="002078BB"/>
    <w:rsid w:val="002107F5"/>
    <w:rsid w:val="00215C2C"/>
    <w:rsid w:val="0021648F"/>
    <w:rsid w:val="00224E86"/>
    <w:rsid w:val="00225883"/>
    <w:rsid w:val="0023375E"/>
    <w:rsid w:val="002359C7"/>
    <w:rsid w:val="00237D69"/>
    <w:rsid w:val="00237F96"/>
    <w:rsid w:val="00241075"/>
    <w:rsid w:val="00245075"/>
    <w:rsid w:val="0025191A"/>
    <w:rsid w:val="00251CA2"/>
    <w:rsid w:val="0026079B"/>
    <w:rsid w:val="00261854"/>
    <w:rsid w:val="002626F2"/>
    <w:rsid w:val="002665D1"/>
    <w:rsid w:val="00266AAD"/>
    <w:rsid w:val="00273D73"/>
    <w:rsid w:val="00273FB3"/>
    <w:rsid w:val="002749BF"/>
    <w:rsid w:val="00275484"/>
    <w:rsid w:val="00284381"/>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2DA7"/>
    <w:rsid w:val="002C3494"/>
    <w:rsid w:val="002C43C3"/>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BC9"/>
    <w:rsid w:val="002F5D0A"/>
    <w:rsid w:val="002F7F27"/>
    <w:rsid w:val="0030569C"/>
    <w:rsid w:val="003066A9"/>
    <w:rsid w:val="003067A9"/>
    <w:rsid w:val="0031231C"/>
    <w:rsid w:val="0031660E"/>
    <w:rsid w:val="0032655E"/>
    <w:rsid w:val="00327694"/>
    <w:rsid w:val="00334D0B"/>
    <w:rsid w:val="00337F2A"/>
    <w:rsid w:val="00340706"/>
    <w:rsid w:val="00341F86"/>
    <w:rsid w:val="0034618B"/>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6B20"/>
    <w:rsid w:val="00426F4F"/>
    <w:rsid w:val="00443EBB"/>
    <w:rsid w:val="00445D9F"/>
    <w:rsid w:val="00450FA0"/>
    <w:rsid w:val="004518D4"/>
    <w:rsid w:val="00463313"/>
    <w:rsid w:val="004662AB"/>
    <w:rsid w:val="0047012A"/>
    <w:rsid w:val="00470C82"/>
    <w:rsid w:val="00470F12"/>
    <w:rsid w:val="0047151D"/>
    <w:rsid w:val="0047286F"/>
    <w:rsid w:val="00476A15"/>
    <w:rsid w:val="004830F9"/>
    <w:rsid w:val="00485D4E"/>
    <w:rsid w:val="004925FC"/>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4FA9"/>
    <w:rsid w:val="004E5F50"/>
    <w:rsid w:val="004E625C"/>
    <w:rsid w:val="004E63F3"/>
    <w:rsid w:val="004E6A52"/>
    <w:rsid w:val="004F1A1E"/>
    <w:rsid w:val="004F27CB"/>
    <w:rsid w:val="004F3CA3"/>
    <w:rsid w:val="004F4F38"/>
    <w:rsid w:val="004F75BF"/>
    <w:rsid w:val="004F77B6"/>
    <w:rsid w:val="00500DB2"/>
    <w:rsid w:val="005013CF"/>
    <w:rsid w:val="00501924"/>
    <w:rsid w:val="00503E8D"/>
    <w:rsid w:val="0050514F"/>
    <w:rsid w:val="0050530E"/>
    <w:rsid w:val="00511619"/>
    <w:rsid w:val="005124EC"/>
    <w:rsid w:val="00514858"/>
    <w:rsid w:val="0051785B"/>
    <w:rsid w:val="00522200"/>
    <w:rsid w:val="00522F06"/>
    <w:rsid w:val="0052315A"/>
    <w:rsid w:val="00527993"/>
    <w:rsid w:val="00531775"/>
    <w:rsid w:val="00534867"/>
    <w:rsid w:val="00535275"/>
    <w:rsid w:val="0053784A"/>
    <w:rsid w:val="0054040F"/>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25F7"/>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56C71"/>
    <w:rsid w:val="0066053B"/>
    <w:rsid w:val="006605D9"/>
    <w:rsid w:val="0066422F"/>
    <w:rsid w:val="00667B92"/>
    <w:rsid w:val="00672A32"/>
    <w:rsid w:val="00672C73"/>
    <w:rsid w:val="00673868"/>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828"/>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9E4"/>
    <w:rsid w:val="00773BEC"/>
    <w:rsid w:val="007755F0"/>
    <w:rsid w:val="00777457"/>
    <w:rsid w:val="00782FF7"/>
    <w:rsid w:val="007850EF"/>
    <w:rsid w:val="00791374"/>
    <w:rsid w:val="00791F1A"/>
    <w:rsid w:val="0079299D"/>
    <w:rsid w:val="00795414"/>
    <w:rsid w:val="007963A9"/>
    <w:rsid w:val="0079722D"/>
    <w:rsid w:val="00797A1B"/>
    <w:rsid w:val="007A21C2"/>
    <w:rsid w:val="007A3B68"/>
    <w:rsid w:val="007A5D4B"/>
    <w:rsid w:val="007B03EF"/>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908"/>
    <w:rsid w:val="0082445B"/>
    <w:rsid w:val="00827C8B"/>
    <w:rsid w:val="008312C1"/>
    <w:rsid w:val="00831596"/>
    <w:rsid w:val="00834673"/>
    <w:rsid w:val="008372FD"/>
    <w:rsid w:val="008379CA"/>
    <w:rsid w:val="008418B0"/>
    <w:rsid w:val="00856A41"/>
    <w:rsid w:val="00860E77"/>
    <w:rsid w:val="008668A2"/>
    <w:rsid w:val="008716F2"/>
    <w:rsid w:val="00887830"/>
    <w:rsid w:val="00892407"/>
    <w:rsid w:val="00893F29"/>
    <w:rsid w:val="008A1275"/>
    <w:rsid w:val="008A1CCF"/>
    <w:rsid w:val="008A3B3F"/>
    <w:rsid w:val="008B24F0"/>
    <w:rsid w:val="008B360D"/>
    <w:rsid w:val="008B437E"/>
    <w:rsid w:val="008B5C36"/>
    <w:rsid w:val="008B694A"/>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6585"/>
    <w:rsid w:val="009175D9"/>
    <w:rsid w:val="0092406C"/>
    <w:rsid w:val="0092763B"/>
    <w:rsid w:val="00930256"/>
    <w:rsid w:val="00931D00"/>
    <w:rsid w:val="00940377"/>
    <w:rsid w:val="00941CC8"/>
    <w:rsid w:val="00942034"/>
    <w:rsid w:val="00944199"/>
    <w:rsid w:val="0095027E"/>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D1D88"/>
    <w:rsid w:val="009D465C"/>
    <w:rsid w:val="009D75E3"/>
    <w:rsid w:val="009D7807"/>
    <w:rsid w:val="009E1320"/>
    <w:rsid w:val="009E2D13"/>
    <w:rsid w:val="009E6E8A"/>
    <w:rsid w:val="009E795F"/>
    <w:rsid w:val="009E7B35"/>
    <w:rsid w:val="009F1BB9"/>
    <w:rsid w:val="009F6403"/>
    <w:rsid w:val="00A00457"/>
    <w:rsid w:val="00A065DF"/>
    <w:rsid w:val="00A077E0"/>
    <w:rsid w:val="00A14397"/>
    <w:rsid w:val="00A15018"/>
    <w:rsid w:val="00A15B01"/>
    <w:rsid w:val="00A15CCB"/>
    <w:rsid w:val="00A1640D"/>
    <w:rsid w:val="00A2022E"/>
    <w:rsid w:val="00A238FE"/>
    <w:rsid w:val="00A27C78"/>
    <w:rsid w:val="00A33740"/>
    <w:rsid w:val="00A36191"/>
    <w:rsid w:val="00A421DF"/>
    <w:rsid w:val="00A445FD"/>
    <w:rsid w:val="00A50C35"/>
    <w:rsid w:val="00A53217"/>
    <w:rsid w:val="00A534A1"/>
    <w:rsid w:val="00A633E3"/>
    <w:rsid w:val="00A63A9E"/>
    <w:rsid w:val="00A654FF"/>
    <w:rsid w:val="00A717A4"/>
    <w:rsid w:val="00A74214"/>
    <w:rsid w:val="00A770B8"/>
    <w:rsid w:val="00A77D17"/>
    <w:rsid w:val="00A82F85"/>
    <w:rsid w:val="00A866B7"/>
    <w:rsid w:val="00A90D62"/>
    <w:rsid w:val="00A9187C"/>
    <w:rsid w:val="00A9454B"/>
    <w:rsid w:val="00A97290"/>
    <w:rsid w:val="00AB0FAB"/>
    <w:rsid w:val="00AB1629"/>
    <w:rsid w:val="00AB472F"/>
    <w:rsid w:val="00AC3390"/>
    <w:rsid w:val="00AC3414"/>
    <w:rsid w:val="00AC7DBF"/>
    <w:rsid w:val="00AD0701"/>
    <w:rsid w:val="00AD1EFD"/>
    <w:rsid w:val="00AD2D8E"/>
    <w:rsid w:val="00AD3132"/>
    <w:rsid w:val="00AD4500"/>
    <w:rsid w:val="00AD5727"/>
    <w:rsid w:val="00AD5F80"/>
    <w:rsid w:val="00AD7CEA"/>
    <w:rsid w:val="00AE1AB6"/>
    <w:rsid w:val="00AE23A0"/>
    <w:rsid w:val="00AE5EF4"/>
    <w:rsid w:val="00AE7D05"/>
    <w:rsid w:val="00AF1A53"/>
    <w:rsid w:val="00AF696A"/>
    <w:rsid w:val="00B04579"/>
    <w:rsid w:val="00B06175"/>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0FBB"/>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46A0"/>
    <w:rsid w:val="00C40308"/>
    <w:rsid w:val="00C44AC4"/>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5D39"/>
    <w:rsid w:val="00CA65A0"/>
    <w:rsid w:val="00CA7CCC"/>
    <w:rsid w:val="00CB3EEF"/>
    <w:rsid w:val="00CB781D"/>
    <w:rsid w:val="00CC1CD4"/>
    <w:rsid w:val="00CC2673"/>
    <w:rsid w:val="00CD0123"/>
    <w:rsid w:val="00CD2B7C"/>
    <w:rsid w:val="00CD35CB"/>
    <w:rsid w:val="00CD686F"/>
    <w:rsid w:val="00CD7022"/>
    <w:rsid w:val="00CE274A"/>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37B3D"/>
    <w:rsid w:val="00D431FD"/>
    <w:rsid w:val="00D438F2"/>
    <w:rsid w:val="00D451BB"/>
    <w:rsid w:val="00D47497"/>
    <w:rsid w:val="00D47B7D"/>
    <w:rsid w:val="00D52F5A"/>
    <w:rsid w:val="00D53647"/>
    <w:rsid w:val="00D537FA"/>
    <w:rsid w:val="00D542B1"/>
    <w:rsid w:val="00D56975"/>
    <w:rsid w:val="00D63343"/>
    <w:rsid w:val="00D6357D"/>
    <w:rsid w:val="00D670D4"/>
    <w:rsid w:val="00D705FE"/>
    <w:rsid w:val="00D71E68"/>
    <w:rsid w:val="00D85CA2"/>
    <w:rsid w:val="00D8638B"/>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5A2A"/>
    <w:rsid w:val="00DD6C2B"/>
    <w:rsid w:val="00DD7E6E"/>
    <w:rsid w:val="00DE2584"/>
    <w:rsid w:val="00DE66CA"/>
    <w:rsid w:val="00DE758C"/>
    <w:rsid w:val="00DF3F17"/>
    <w:rsid w:val="00DF69ED"/>
    <w:rsid w:val="00E04DF4"/>
    <w:rsid w:val="00E07A5C"/>
    <w:rsid w:val="00E1103D"/>
    <w:rsid w:val="00E141DA"/>
    <w:rsid w:val="00E17CFC"/>
    <w:rsid w:val="00E2035B"/>
    <w:rsid w:val="00E22D60"/>
    <w:rsid w:val="00E31CE6"/>
    <w:rsid w:val="00E3400B"/>
    <w:rsid w:val="00E36F03"/>
    <w:rsid w:val="00E40227"/>
    <w:rsid w:val="00E4185E"/>
    <w:rsid w:val="00E43E26"/>
    <w:rsid w:val="00E44E59"/>
    <w:rsid w:val="00E462AB"/>
    <w:rsid w:val="00E50D01"/>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2F0C"/>
    <w:rsid w:val="00EC3F6B"/>
    <w:rsid w:val="00EC54BE"/>
    <w:rsid w:val="00EC78AC"/>
    <w:rsid w:val="00EC7FB3"/>
    <w:rsid w:val="00ED3B17"/>
    <w:rsid w:val="00ED775D"/>
    <w:rsid w:val="00EE02EB"/>
    <w:rsid w:val="00EE09BB"/>
    <w:rsid w:val="00EE1DA9"/>
    <w:rsid w:val="00EE5788"/>
    <w:rsid w:val="00EE739D"/>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4DC1"/>
    <w:rsid w:val="00F574A3"/>
    <w:rsid w:val="00F640BF"/>
    <w:rsid w:val="00F646DE"/>
    <w:rsid w:val="00F7025C"/>
    <w:rsid w:val="00F711E1"/>
    <w:rsid w:val="00F716A8"/>
    <w:rsid w:val="00F81213"/>
    <w:rsid w:val="00F82E80"/>
    <w:rsid w:val="00F846D9"/>
    <w:rsid w:val="00F93CF9"/>
    <w:rsid w:val="00F955E1"/>
    <w:rsid w:val="00F96C7C"/>
    <w:rsid w:val="00FA490A"/>
    <w:rsid w:val="00FB0BBF"/>
    <w:rsid w:val="00FB1AD7"/>
    <w:rsid w:val="00FB3A56"/>
    <w:rsid w:val="00FC03F7"/>
    <w:rsid w:val="00FC0EF0"/>
    <w:rsid w:val="00FC31E9"/>
    <w:rsid w:val="00FC52F3"/>
    <w:rsid w:val="00FC53F9"/>
    <w:rsid w:val="00FD016B"/>
    <w:rsid w:val="00FD3C37"/>
    <w:rsid w:val="00FD46F9"/>
    <w:rsid w:val="00FD4B54"/>
    <w:rsid w:val="00FD64A8"/>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12EF4E"/>
  <w15:docId w15:val="{17E82319-5632-C943-AB57-5DBE4BF62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popup">
    <w:name w:val="popup"/>
    <w:basedOn w:val="DefaultParagraphFont"/>
    <w:rsid w:val="00824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875509868">
      <w:bodyDiv w:val="1"/>
      <w:marLeft w:val="0"/>
      <w:marRight w:val="0"/>
      <w:marTop w:val="0"/>
      <w:marBottom w:val="0"/>
      <w:divBdr>
        <w:top w:val="none" w:sz="0" w:space="0" w:color="auto"/>
        <w:left w:val="none" w:sz="0" w:space="0" w:color="auto"/>
        <w:bottom w:val="none" w:sz="0" w:space="0" w:color="auto"/>
        <w:right w:val="none" w:sz="0" w:space="0" w:color="auto"/>
      </w:divBdr>
    </w:div>
    <w:div w:id="1130055342">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855EC-F7B6-6C47-806A-5C28FDC46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13</Pages>
  <Words>3834</Words>
  <Characters>21855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2020-06-12T15:44:00Z</dcterms:created>
  <dcterms:modified xsi:type="dcterms:W3CDTF">2020-06-12T15:44:00Z</dcterms:modified>
</cp:coreProperties>
</file>